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 xml:space="preserve">TSG-RAN WG4 </w:t>
      </w:r>
      <w:r w:rsidRPr="00B72150">
        <w:rPr>
          <w:rFonts w:cs="Arial"/>
          <w:sz w:val="24"/>
        </w:rPr>
        <w:t>M</w:t>
      </w:r>
      <w:r w:rsidR="0099206E" w:rsidRPr="00B72150">
        <w:rPr>
          <w:rFonts w:cs="Arial"/>
          <w:sz w:val="24"/>
        </w:rPr>
        <w:t>eeting #</w:t>
      </w:r>
      <w:r w:rsidR="00730BA2">
        <w:rPr>
          <w:rFonts w:cs="Arial"/>
          <w:sz w:val="24"/>
        </w:rPr>
        <w:t>80</w:t>
      </w:r>
      <w:r w:rsidR="0099206E" w:rsidRPr="00B72150">
        <w:rPr>
          <w:rFonts w:cs="Arial"/>
          <w:i/>
          <w:sz w:val="24"/>
        </w:rPr>
        <w:tab/>
      </w:r>
      <w:r w:rsidR="00C62060" w:rsidRPr="00B72150">
        <w:rPr>
          <w:rFonts w:cs="Arial"/>
          <w:iCs/>
          <w:sz w:val="24"/>
        </w:rPr>
        <w:t>R4-</w:t>
      </w:r>
      <w:r w:rsidR="00DF5214">
        <w:rPr>
          <w:rFonts w:cs="Arial"/>
          <w:iCs/>
          <w:sz w:val="24"/>
        </w:rPr>
        <w:t>16</w:t>
      </w:r>
      <w:r w:rsidR="008D0290">
        <w:rPr>
          <w:rFonts w:cs="Arial"/>
          <w:iCs/>
          <w:sz w:val="24"/>
        </w:rPr>
        <w:t>6662</w:t>
      </w:r>
    </w:p>
    <w:p w:rsidR="00DF5214" w:rsidRPr="00730BA2" w:rsidRDefault="00730BA2" w:rsidP="00DF5214">
      <w:pPr>
        <w:pStyle w:val="Header"/>
        <w:tabs>
          <w:tab w:val="right" w:pos="9781"/>
          <w:tab w:val="right" w:pos="13323"/>
        </w:tabs>
        <w:outlineLvl w:val="0"/>
        <w:rPr>
          <w:rFonts w:eastAsia="SimSun"/>
          <w:sz w:val="24"/>
          <w:szCs w:val="24"/>
          <w:lang w:eastAsia="zh-CN"/>
        </w:rPr>
      </w:pPr>
      <w:r w:rsidRPr="00730BA2">
        <w:rPr>
          <w:rFonts w:eastAsia="SimSun"/>
          <w:sz w:val="24"/>
          <w:szCs w:val="24"/>
          <w:lang w:eastAsia="zh-CN"/>
        </w:rPr>
        <w:t>Gothenburg</w:t>
      </w:r>
      <w:r w:rsidRPr="00730BA2">
        <w:rPr>
          <w:rFonts w:eastAsia="SimSun" w:hint="eastAsia"/>
          <w:sz w:val="24"/>
          <w:szCs w:val="24"/>
          <w:lang w:eastAsia="zh-CN"/>
        </w:rPr>
        <w:t>, Sweden</w:t>
      </w:r>
      <w:r w:rsidRPr="00730BA2">
        <w:rPr>
          <w:rFonts w:eastAsia="SimSun"/>
          <w:sz w:val="24"/>
          <w:szCs w:val="24"/>
          <w:lang w:eastAsia="zh-CN"/>
        </w:rPr>
        <w:t xml:space="preserve">, </w:t>
      </w:r>
      <w:r w:rsidRPr="00730BA2">
        <w:rPr>
          <w:rFonts w:eastAsia="SimSun" w:hint="eastAsia"/>
          <w:sz w:val="24"/>
          <w:szCs w:val="24"/>
          <w:lang w:eastAsia="zh-CN"/>
        </w:rPr>
        <w:t>22</w:t>
      </w:r>
      <w:r w:rsidRPr="00730BA2">
        <w:rPr>
          <w:rFonts w:eastAsia="SimSun"/>
          <w:sz w:val="24"/>
          <w:szCs w:val="24"/>
          <w:lang w:eastAsia="zh-CN"/>
        </w:rPr>
        <w:t xml:space="preserve"> </w:t>
      </w:r>
      <w:r w:rsidRPr="00730BA2">
        <w:rPr>
          <w:rFonts w:eastAsia="SimSun" w:hint="eastAsia"/>
          <w:sz w:val="24"/>
          <w:szCs w:val="24"/>
          <w:lang w:eastAsia="zh-CN"/>
        </w:rPr>
        <w:t>- 26</w:t>
      </w:r>
      <w:r w:rsidRPr="00730BA2">
        <w:rPr>
          <w:rFonts w:eastAsia="SimSun"/>
          <w:sz w:val="24"/>
          <w:szCs w:val="24"/>
          <w:lang w:eastAsia="zh-CN"/>
        </w:rPr>
        <w:t xml:space="preserve"> </w:t>
      </w:r>
      <w:r w:rsidRPr="00730BA2">
        <w:rPr>
          <w:rFonts w:eastAsia="SimSun" w:hint="eastAsia"/>
          <w:sz w:val="24"/>
          <w:szCs w:val="24"/>
          <w:lang w:eastAsia="zh-CN"/>
        </w:rPr>
        <w:t>Aug</w:t>
      </w:r>
      <w:r w:rsidRPr="00730BA2">
        <w:rPr>
          <w:rFonts w:eastAsia="SimSun"/>
          <w:sz w:val="24"/>
          <w:szCs w:val="24"/>
          <w:lang w:eastAsia="zh-CN"/>
        </w:rPr>
        <w:t>, 201</w:t>
      </w:r>
      <w:r w:rsidRPr="00730BA2">
        <w:rPr>
          <w:rFonts w:eastAsia="SimSun" w:hint="eastAsia"/>
          <w:sz w:val="24"/>
          <w:szCs w:val="24"/>
          <w:lang w:eastAsia="zh-CN"/>
        </w:rPr>
        <w:t>6</w:t>
      </w:r>
    </w:p>
    <w:p w:rsidR="0099206E" w:rsidRPr="00B72150" w:rsidRDefault="0099206E" w:rsidP="00EC10E6">
      <w:pPr>
        <w:spacing w:after="120"/>
        <w:ind w:left="1985" w:hanging="1985"/>
        <w:rPr>
          <w:rFonts w:ascii="Arial" w:hAnsi="Arial" w:cs="Arial"/>
          <w:b/>
          <w:lang w:val="en-US"/>
        </w:rPr>
      </w:pPr>
    </w:p>
    <w:p w:rsidR="0083760A" w:rsidRPr="00B72150" w:rsidRDefault="0099206E" w:rsidP="00EC10E6">
      <w:pPr>
        <w:spacing w:after="120"/>
        <w:ind w:left="1985" w:hanging="1985"/>
        <w:rPr>
          <w:rFonts w:ascii="Arial" w:hAnsi="Arial" w:cs="Arial"/>
          <w:lang w:val="en-US"/>
        </w:rPr>
      </w:pPr>
      <w:r w:rsidRPr="00B72150">
        <w:rPr>
          <w:rFonts w:ascii="Arial" w:hAnsi="Arial" w:cs="Arial"/>
          <w:b/>
          <w:lang w:val="en-US"/>
        </w:rPr>
        <w:t>Source:</w:t>
      </w:r>
      <w:r w:rsidRPr="00B72150">
        <w:rPr>
          <w:rFonts w:ascii="Arial" w:hAnsi="Arial" w:cs="Arial"/>
          <w:b/>
          <w:lang w:val="en-US"/>
        </w:rPr>
        <w:tab/>
      </w:r>
      <w:r w:rsidR="000171ED" w:rsidRPr="00B72150">
        <w:rPr>
          <w:rFonts w:ascii="Arial" w:hAnsi="Arial" w:cs="Arial"/>
          <w:lang w:val="en-US"/>
        </w:rPr>
        <w:t>Nokia</w:t>
      </w:r>
    </w:p>
    <w:p w:rsidR="00CB5F25" w:rsidRPr="00B72150" w:rsidRDefault="0099206E" w:rsidP="00EC10E6">
      <w:pPr>
        <w:spacing w:after="120"/>
        <w:ind w:left="1985" w:hanging="1985"/>
        <w:rPr>
          <w:rFonts w:ascii="Arial" w:hAnsi="Arial" w:cs="Arial"/>
          <w:lang w:val="en-US"/>
        </w:rPr>
      </w:pPr>
      <w:r w:rsidRPr="00B72150">
        <w:rPr>
          <w:rFonts w:ascii="Arial" w:hAnsi="Arial" w:cs="Arial"/>
          <w:b/>
          <w:lang w:val="en-US"/>
        </w:rPr>
        <w:t>Title:</w:t>
      </w:r>
      <w:r w:rsidRPr="00B72150">
        <w:rPr>
          <w:rFonts w:ascii="Arial" w:hAnsi="Arial" w:cs="Arial"/>
          <w:b/>
          <w:lang w:val="en-US"/>
        </w:rPr>
        <w:tab/>
      </w:r>
      <w:r w:rsidR="00730BA2">
        <w:rPr>
          <w:rFonts w:ascii="Arial" w:hAnsi="Arial" w:cs="Arial"/>
          <w:lang w:val="en-US"/>
        </w:rPr>
        <w:t>Simulation results of NPD</w:t>
      </w:r>
      <w:r w:rsidR="00331939">
        <w:rPr>
          <w:rFonts w:ascii="Arial" w:hAnsi="Arial" w:cs="Arial"/>
          <w:lang w:val="en-US"/>
        </w:rPr>
        <w:t>C</w:t>
      </w:r>
      <w:r w:rsidR="00730BA2">
        <w:rPr>
          <w:rFonts w:ascii="Arial" w:hAnsi="Arial" w:cs="Arial"/>
          <w:lang w:val="en-US"/>
        </w:rPr>
        <w:t>CH</w:t>
      </w:r>
      <w:r w:rsidR="00A55470">
        <w:rPr>
          <w:rFonts w:ascii="Arial" w:hAnsi="Arial" w:cs="Arial"/>
          <w:lang w:val="en-US"/>
        </w:rPr>
        <w:t xml:space="preserve"> and NPBCH</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Agenda item:</w:t>
      </w:r>
      <w:r w:rsidRPr="00B72150">
        <w:rPr>
          <w:rFonts w:ascii="Arial" w:hAnsi="Arial" w:cs="Arial"/>
          <w:b/>
          <w:lang w:val="en-US"/>
        </w:rPr>
        <w:tab/>
      </w:r>
      <w:r w:rsidR="004B7373">
        <w:rPr>
          <w:rFonts w:ascii="Arial" w:hAnsi="Arial" w:cs="Arial"/>
          <w:lang w:val="en-US"/>
        </w:rPr>
        <w:t>6</w:t>
      </w:r>
      <w:r w:rsidR="00C843A0" w:rsidRPr="00B72150">
        <w:rPr>
          <w:rFonts w:ascii="Arial" w:hAnsi="Arial" w:cs="Arial"/>
          <w:lang w:val="en-US"/>
        </w:rPr>
        <w:t>.</w:t>
      </w:r>
      <w:r w:rsidR="00730BA2">
        <w:rPr>
          <w:rFonts w:ascii="Arial" w:hAnsi="Arial" w:cs="Arial"/>
          <w:lang w:val="en-US"/>
        </w:rPr>
        <w:t>7.4.1</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Document for:</w:t>
      </w:r>
      <w:r w:rsidRPr="00B72150">
        <w:rPr>
          <w:rFonts w:ascii="Arial" w:hAnsi="Arial" w:cs="Arial"/>
          <w:b/>
          <w:lang w:val="en-US"/>
        </w:rPr>
        <w:tab/>
      </w:r>
      <w:r w:rsidR="00CB5F25" w:rsidRPr="00B72150">
        <w:rPr>
          <w:rFonts w:ascii="Arial" w:hAnsi="Arial" w:cs="Arial"/>
          <w:bCs/>
          <w:lang w:val="en-US"/>
        </w:rPr>
        <w:t>Discussion</w:t>
      </w:r>
    </w:p>
    <w:p w:rsidR="00316343" w:rsidRPr="00B72150"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E85306" w:rsidRPr="00E85306" w:rsidRDefault="00E85306" w:rsidP="00E85306">
      <w:pPr>
        <w:rPr>
          <w:lang w:val="en-US"/>
        </w:rPr>
      </w:pPr>
      <w:r>
        <w:rPr>
          <w:lang w:val="en-US"/>
        </w:rPr>
        <w:t>With the completed Rel-13 NB-IoT work in RAN1 and RAN2 [1][2][3][4], RAN4 has started the performance specification work.</w:t>
      </w:r>
      <w:r w:rsidRPr="00E85306">
        <w:rPr>
          <w:lang w:val="en-US"/>
        </w:rPr>
        <w:t xml:space="preserve"> </w:t>
      </w:r>
    </w:p>
    <w:p w:rsidR="00730BA2" w:rsidRDefault="00730BA2" w:rsidP="007C7874">
      <w:pPr>
        <w:rPr>
          <w:lang w:val="en-US"/>
        </w:rPr>
      </w:pPr>
      <w:r>
        <w:rPr>
          <w:lang w:val="en-US"/>
        </w:rPr>
        <w:t>This contribution provides NPD</w:t>
      </w:r>
      <w:r w:rsidR="00331939">
        <w:rPr>
          <w:lang w:val="en-US"/>
        </w:rPr>
        <w:t>C</w:t>
      </w:r>
      <w:r>
        <w:rPr>
          <w:lang w:val="en-US"/>
        </w:rPr>
        <w:t xml:space="preserve">CH simulation results based on the agreed simulation </w:t>
      </w:r>
      <w:r w:rsidR="00A35EFB">
        <w:rPr>
          <w:lang w:val="en-US"/>
        </w:rPr>
        <w:t>[</w:t>
      </w:r>
      <w:r w:rsidR="00E85306">
        <w:rPr>
          <w:lang w:val="en-US"/>
        </w:rPr>
        <w:t>5</w:t>
      </w:r>
      <w:r w:rsidR="00A35EFB">
        <w:rPr>
          <w:lang w:val="en-US"/>
        </w:rPr>
        <w:t xml:space="preserve">] </w:t>
      </w:r>
      <w:r>
        <w:rPr>
          <w:lang w:val="en-US"/>
        </w:rPr>
        <w:t>in the RAN4-79 ad hoc meeting</w:t>
      </w:r>
      <w:r w:rsidR="00A35EFB">
        <w:rPr>
          <w:lang w:val="en-US"/>
        </w:rPr>
        <w:t>.</w:t>
      </w:r>
    </w:p>
    <w:p w:rsidR="00730BA2" w:rsidRDefault="00730BA2" w:rsidP="007C7874">
      <w:pPr>
        <w:rPr>
          <w:lang w:val="en-US"/>
        </w:rPr>
      </w:pPr>
    </w:p>
    <w:p w:rsidR="009641C7" w:rsidRDefault="009641C7" w:rsidP="009641C7">
      <w:pPr>
        <w:pStyle w:val="Heading3"/>
        <w:ind w:left="0" w:firstLine="0"/>
        <w:jc w:val="both"/>
        <w:rPr>
          <w:kern w:val="2"/>
          <w:lang w:val="en-US"/>
        </w:rPr>
      </w:pPr>
      <w:r>
        <w:rPr>
          <w:kern w:val="2"/>
          <w:lang w:val="en-US"/>
        </w:rPr>
        <w:t>2</w:t>
      </w:r>
      <w:r w:rsidRPr="00B72150">
        <w:rPr>
          <w:kern w:val="2"/>
          <w:lang w:val="en-US"/>
        </w:rPr>
        <w:tab/>
      </w:r>
      <w:r w:rsidR="00A35EFB">
        <w:rPr>
          <w:kern w:val="2"/>
          <w:lang w:val="en-US"/>
        </w:rPr>
        <w:t>Simulation assumptions</w:t>
      </w:r>
    </w:p>
    <w:p w:rsidR="00A35EFB" w:rsidRDefault="00A35EFB" w:rsidP="00A35EFB">
      <w:pPr>
        <w:rPr>
          <w:lang w:val="en-US"/>
        </w:rPr>
      </w:pPr>
      <w:r>
        <w:rPr>
          <w:lang w:val="en-US"/>
        </w:rPr>
        <w:t>The simulation assumptions of NPD</w:t>
      </w:r>
      <w:r w:rsidR="00331939">
        <w:rPr>
          <w:lang w:val="en-US"/>
        </w:rPr>
        <w:t>C</w:t>
      </w:r>
      <w:r>
        <w:rPr>
          <w:lang w:val="en-US"/>
        </w:rPr>
        <w:t>CH are copied here from [</w:t>
      </w:r>
      <w:r w:rsidR="00E85306">
        <w:rPr>
          <w:lang w:val="en-US"/>
        </w:rPr>
        <w:t>5</w:t>
      </w:r>
      <w:r>
        <w:rPr>
          <w:lang w:val="en-US"/>
        </w:rPr>
        <w:t>]:</w:t>
      </w:r>
    </w:p>
    <w:p w:rsidR="00331939" w:rsidRPr="00D50F1D" w:rsidRDefault="00331939" w:rsidP="00331939">
      <w:pPr>
        <w:rPr>
          <w:lang w:val="en-US" w:eastAsia="zh-CN"/>
        </w:rPr>
      </w:pPr>
    </w:p>
    <w:p w:rsidR="00331939" w:rsidRPr="004A6A1D" w:rsidRDefault="00331939" w:rsidP="00331939">
      <w:pPr>
        <w:pStyle w:val="TH"/>
        <w:outlineLvl w:val="0"/>
        <w:rPr>
          <w:rFonts w:ascii="Times New Roman" w:eastAsia="Malgun Gothic" w:hAnsi="Times New Roman" w:cs="v4.2.0"/>
        </w:rPr>
      </w:pPr>
      <w:r>
        <w:rPr>
          <w:rFonts w:ascii="Times New Roman" w:eastAsia="Malgun Gothic" w:hAnsi="Times New Roman" w:cs="v4.2.0"/>
        </w:rPr>
        <w:t>Table 3: Minimum performance for NPDC</w:t>
      </w:r>
      <w:r w:rsidRPr="004A6A1D">
        <w:rPr>
          <w:rFonts w:ascii="Times New Roman" w:eastAsia="Malgun Gothic" w:hAnsi="Times New Roman" w:cs="v4.2.0"/>
        </w:rPr>
        <w:t>CH</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672"/>
        <w:gridCol w:w="1260"/>
        <w:gridCol w:w="1170"/>
        <w:gridCol w:w="1290"/>
        <w:gridCol w:w="1290"/>
        <w:gridCol w:w="1308"/>
        <w:gridCol w:w="1066"/>
        <w:gridCol w:w="866"/>
      </w:tblGrid>
      <w:tr w:rsidR="00331939" w:rsidRPr="00DE10F9" w:rsidTr="009415BA">
        <w:trPr>
          <w:trHeight w:val="209"/>
          <w:jc w:val="center"/>
        </w:trPr>
        <w:tc>
          <w:tcPr>
            <w:tcW w:w="943" w:type="dxa"/>
            <w:vMerge w:val="restart"/>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Simulation</w:t>
            </w:r>
            <w:r w:rsidRPr="00DE10F9">
              <w:rPr>
                <w:rFonts w:ascii="Times New Roman" w:eastAsia="Malgun Gothic" w:hAnsi="Times New Roman" w:cs="v4.2.0"/>
                <w:sz w:val="20"/>
              </w:rPr>
              <w:t xml:space="preserve"> number</w:t>
            </w:r>
          </w:p>
        </w:tc>
        <w:tc>
          <w:tcPr>
            <w:tcW w:w="672"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 xml:space="preserve">BW </w:t>
            </w:r>
          </w:p>
        </w:tc>
        <w:tc>
          <w:tcPr>
            <w:tcW w:w="126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Deployment Mode</w:t>
            </w:r>
          </w:p>
        </w:tc>
        <w:tc>
          <w:tcPr>
            <w:tcW w:w="117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Reference Channel</w:t>
            </w:r>
          </w:p>
        </w:tc>
        <w:tc>
          <w:tcPr>
            <w:tcW w:w="1290" w:type="dxa"/>
            <w:vMerge w:val="restart"/>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Repetition number</w:t>
            </w:r>
          </w:p>
        </w:tc>
        <w:tc>
          <w:tcPr>
            <w:tcW w:w="129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Propagation Condition</w:t>
            </w:r>
          </w:p>
        </w:tc>
        <w:tc>
          <w:tcPr>
            <w:tcW w:w="1308" w:type="dxa"/>
            <w:vMerge w:val="restart"/>
          </w:tcPr>
          <w:p w:rsidR="00331939" w:rsidRDefault="00331939" w:rsidP="009415BA">
            <w:pPr>
              <w:pStyle w:val="TAH"/>
              <w:rPr>
                <w:rFonts w:ascii="Times New Roman" w:eastAsia="Malgun Gothic" w:hAnsi="Times New Roman" w:cs="v4.2.0"/>
                <w:sz w:val="20"/>
              </w:rPr>
            </w:pPr>
          </w:p>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Number of NRS ports</w:t>
            </w:r>
          </w:p>
        </w:tc>
        <w:tc>
          <w:tcPr>
            <w:tcW w:w="1932" w:type="dxa"/>
            <w:gridSpan w:val="2"/>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Reference value</w:t>
            </w:r>
          </w:p>
        </w:tc>
      </w:tr>
      <w:tr w:rsidR="00331939" w:rsidRPr="00DE10F9" w:rsidTr="009415BA">
        <w:trPr>
          <w:trHeight w:val="791"/>
          <w:jc w:val="center"/>
        </w:trPr>
        <w:tc>
          <w:tcPr>
            <w:tcW w:w="943" w:type="dxa"/>
            <w:vMerge/>
          </w:tcPr>
          <w:p w:rsidR="00331939" w:rsidRPr="00DE10F9" w:rsidRDefault="00331939" w:rsidP="009415BA">
            <w:pPr>
              <w:pStyle w:val="TAH"/>
              <w:rPr>
                <w:rFonts w:ascii="Times New Roman" w:eastAsia="Malgun Gothic" w:hAnsi="Times New Roman" w:cs="v4.2.0"/>
                <w:sz w:val="20"/>
              </w:rPr>
            </w:pPr>
          </w:p>
        </w:tc>
        <w:tc>
          <w:tcPr>
            <w:tcW w:w="672" w:type="dxa"/>
            <w:vMerge/>
          </w:tcPr>
          <w:p w:rsidR="00331939" w:rsidRPr="00DE10F9" w:rsidRDefault="00331939" w:rsidP="009415BA">
            <w:pPr>
              <w:pStyle w:val="TAH"/>
              <w:rPr>
                <w:rFonts w:ascii="Times New Roman" w:eastAsia="Malgun Gothic" w:hAnsi="Times New Roman" w:cs="v4.2.0"/>
                <w:sz w:val="20"/>
              </w:rPr>
            </w:pPr>
          </w:p>
        </w:tc>
        <w:tc>
          <w:tcPr>
            <w:tcW w:w="1260" w:type="dxa"/>
            <w:vMerge/>
          </w:tcPr>
          <w:p w:rsidR="00331939" w:rsidRPr="00DE10F9" w:rsidRDefault="00331939" w:rsidP="009415BA">
            <w:pPr>
              <w:pStyle w:val="TAH"/>
              <w:rPr>
                <w:rFonts w:ascii="Times New Roman" w:eastAsia="Malgun Gothic" w:hAnsi="Times New Roman" w:cs="v4.2.0"/>
                <w:sz w:val="20"/>
              </w:rPr>
            </w:pPr>
          </w:p>
        </w:tc>
        <w:tc>
          <w:tcPr>
            <w:tcW w:w="1170" w:type="dxa"/>
            <w:vMerge/>
          </w:tcPr>
          <w:p w:rsidR="00331939" w:rsidRPr="00DE10F9" w:rsidRDefault="00331939" w:rsidP="009415BA">
            <w:pPr>
              <w:pStyle w:val="TAH"/>
              <w:rPr>
                <w:rFonts w:ascii="Times New Roman" w:eastAsia="Malgun Gothic" w:hAnsi="Times New Roman" w:cs="v4.2.0"/>
                <w:sz w:val="20"/>
              </w:rPr>
            </w:pPr>
          </w:p>
        </w:tc>
        <w:tc>
          <w:tcPr>
            <w:tcW w:w="1290" w:type="dxa"/>
            <w:vMerge/>
          </w:tcPr>
          <w:p w:rsidR="00331939" w:rsidRPr="00DE10F9" w:rsidRDefault="00331939" w:rsidP="009415BA">
            <w:pPr>
              <w:pStyle w:val="TAH"/>
              <w:rPr>
                <w:rFonts w:ascii="Times New Roman" w:eastAsia="Malgun Gothic" w:hAnsi="Times New Roman" w:cs="v4.2.0"/>
                <w:sz w:val="20"/>
              </w:rPr>
            </w:pPr>
          </w:p>
        </w:tc>
        <w:tc>
          <w:tcPr>
            <w:tcW w:w="1290" w:type="dxa"/>
            <w:vMerge/>
          </w:tcPr>
          <w:p w:rsidR="00331939" w:rsidRPr="00DE10F9" w:rsidRDefault="00331939" w:rsidP="009415BA">
            <w:pPr>
              <w:pStyle w:val="TAH"/>
              <w:rPr>
                <w:rFonts w:ascii="Times New Roman" w:eastAsia="Malgun Gothic" w:hAnsi="Times New Roman" w:cs="v4.2.0"/>
                <w:sz w:val="20"/>
              </w:rPr>
            </w:pPr>
          </w:p>
        </w:tc>
        <w:tc>
          <w:tcPr>
            <w:tcW w:w="1308" w:type="dxa"/>
            <w:vMerge/>
          </w:tcPr>
          <w:p w:rsidR="00331939" w:rsidRPr="00DE10F9" w:rsidRDefault="00331939" w:rsidP="009415BA">
            <w:pPr>
              <w:pStyle w:val="TAH"/>
              <w:rPr>
                <w:rFonts w:ascii="Times New Roman" w:eastAsia="Malgun Gothic" w:hAnsi="Times New Roman" w:cs="v4.2.0"/>
                <w:sz w:val="20"/>
              </w:rPr>
            </w:pPr>
          </w:p>
        </w:tc>
        <w:tc>
          <w:tcPr>
            <w:tcW w:w="1066" w:type="dxa"/>
          </w:tcPr>
          <w:p w:rsidR="0033193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Pm-dsg (%)</w:t>
            </w:r>
          </w:p>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(Note 1)</w:t>
            </w:r>
          </w:p>
        </w:tc>
        <w:tc>
          <w:tcPr>
            <w:tcW w:w="866" w:type="dxa"/>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 xml:space="preserve">Target </w:t>
            </w:r>
            <w:r w:rsidRPr="00244A34">
              <w:rPr>
                <w:rFonts w:ascii="Times New Roman" w:eastAsia="Malgun Gothic" w:hAnsi="Times New Roman" w:cs="v4.2.0"/>
                <w:sz w:val="20"/>
              </w:rPr>
              <w:t>SNR (dB</w:t>
            </w:r>
          </w:p>
        </w:tc>
      </w:tr>
      <w:tr w:rsidR="00331939" w:rsidRPr="00275734" w:rsidTr="009415BA">
        <w:trPr>
          <w:trHeight w:val="106"/>
          <w:jc w:val="center"/>
        </w:trPr>
        <w:tc>
          <w:tcPr>
            <w:tcW w:w="943" w:type="dxa"/>
            <w:shd w:val="clear" w:color="auto" w:fill="auto"/>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In-band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R.NB1.3</w:t>
            </w:r>
          </w:p>
        </w:tc>
        <w:tc>
          <w:tcPr>
            <w:tcW w:w="1290" w:type="dxa"/>
            <w:vAlign w:val="center"/>
          </w:tcPr>
          <w:p w:rsidR="00331939" w:rsidRPr="00DD4E29" w:rsidRDefault="00331939" w:rsidP="009415BA">
            <w:pPr>
              <w:pStyle w:val="TAC"/>
              <w:rPr>
                <w:rFonts w:ascii="Times New Roman" w:hAnsi="Times New Roman" w:cs="v4.2.0"/>
                <w:sz w:val="20"/>
                <w:lang w:eastAsia="zh-CN"/>
              </w:rPr>
            </w:pPr>
            <w:r>
              <w:rPr>
                <w:rFonts w:ascii="Times New Roman" w:eastAsia="Malgun Gothic" w:hAnsi="Times New Roman" w:cs="v4.2.0"/>
                <w:sz w:val="20"/>
              </w:rPr>
              <w:t>Note 1</w:t>
            </w:r>
          </w:p>
        </w:tc>
        <w:tc>
          <w:tcPr>
            <w:tcW w:w="1290" w:type="dxa"/>
            <w:shd w:val="clear" w:color="auto" w:fill="auto"/>
            <w:vAlign w:val="center"/>
          </w:tcPr>
          <w:p w:rsidR="00331939" w:rsidRPr="008F28E0" w:rsidRDefault="00331939" w:rsidP="009415BA">
            <w:pPr>
              <w:pStyle w:val="TAC"/>
              <w:rPr>
                <w:rFonts w:ascii="Times New Roman" w:hAnsi="Times New Roman" w:cs="v4.2.0"/>
                <w:sz w:val="20"/>
                <w:lang w:eastAsia="zh-CN"/>
              </w:rPr>
            </w:pPr>
            <w:r w:rsidRPr="00EF17D4">
              <w:rPr>
                <w:rFonts w:ascii="Times New Roman" w:eastAsia="Malgun Gothic" w:hAnsi="Times New Roman" w:cs="v4.2.0"/>
                <w:sz w:val="20"/>
              </w:rPr>
              <w:t>[E</w:t>
            </w:r>
            <w:r>
              <w:rPr>
                <w:rFonts w:ascii="Times New Roman" w:eastAsia="Malgun Gothic" w:hAnsi="Times New Roman" w:cs="v4.2.0"/>
                <w:sz w:val="20"/>
              </w:rPr>
              <w:t>PA5]</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r>
              <w:rPr>
                <w:rFonts w:ascii="Times New Roman" w:eastAsia="Malgun Gothic" w:hAnsi="Times New Roman" w:cs="v4.2.0"/>
                <w:sz w:val="20"/>
              </w:rPr>
              <w:t>[-6]</w:t>
            </w:r>
          </w:p>
        </w:tc>
      </w:tr>
      <w:tr w:rsidR="00331939" w:rsidRPr="00275734" w:rsidTr="009415BA">
        <w:trPr>
          <w:trHeight w:val="106"/>
          <w:jc w:val="center"/>
        </w:trPr>
        <w:tc>
          <w:tcPr>
            <w:tcW w:w="943" w:type="dxa"/>
            <w:shd w:val="clear" w:color="auto" w:fill="auto"/>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In-band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R.NB1.4</w:t>
            </w:r>
          </w:p>
        </w:tc>
        <w:tc>
          <w:tcPr>
            <w:tcW w:w="1290" w:type="dxa"/>
            <w:vAlign w:val="center"/>
          </w:tcPr>
          <w:p w:rsidR="00331939" w:rsidRDefault="00331939" w:rsidP="009415BA">
            <w:pPr>
              <w:pStyle w:val="TAC"/>
              <w:rPr>
                <w:rFonts w:ascii="Times New Roman" w:eastAsia="Malgun Gothic" w:hAnsi="Times New Roman" w:cs="v4.2.0"/>
                <w:sz w:val="20"/>
              </w:rPr>
            </w:pPr>
          </w:p>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[ETU1]</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r>
              <w:rPr>
                <w:rFonts w:ascii="Times New Roman" w:eastAsia="Malgun Gothic" w:hAnsi="Times New Roman" w:cs="v4.2.0"/>
                <w:sz w:val="20"/>
              </w:rPr>
              <w:t>[-12]</w:t>
            </w:r>
          </w:p>
        </w:tc>
      </w:tr>
      <w:tr w:rsidR="00331939" w:rsidRPr="00275734" w:rsidTr="009415BA">
        <w:trPr>
          <w:trHeight w:val="106"/>
          <w:jc w:val="center"/>
        </w:trPr>
        <w:tc>
          <w:tcPr>
            <w:tcW w:w="943" w:type="dxa"/>
            <w:shd w:val="clear" w:color="auto" w:fill="auto"/>
            <w:vAlign w:val="center"/>
          </w:tcPr>
          <w:p w:rsidR="00331939" w:rsidRPr="00275734" w:rsidRDefault="00331939" w:rsidP="009415BA">
            <w:pPr>
              <w:pStyle w:val="TAC"/>
              <w:rPr>
                <w:rFonts w:ascii="Times New Roman" w:eastAsia="Malgun Gothic" w:hAnsi="Times New Roman" w:cs="v4.2.0"/>
                <w:sz w:val="20"/>
              </w:rPr>
            </w:pPr>
            <w:r>
              <w:rPr>
                <w:rFonts w:ascii="Times New Roman" w:eastAsia="Malgun Gothic" w:hAnsi="Times New Roman" w:cs="v4.2.0"/>
                <w:sz w:val="20"/>
              </w:rPr>
              <w:t>3</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Standalone/Guard-band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R.NB1.3</w:t>
            </w:r>
          </w:p>
        </w:tc>
        <w:tc>
          <w:tcPr>
            <w:tcW w:w="1290" w:type="dxa"/>
            <w:vAlign w:val="center"/>
          </w:tcPr>
          <w:p w:rsidR="00331939" w:rsidRDefault="00331939" w:rsidP="009415BA">
            <w:pPr>
              <w:pStyle w:val="TAC"/>
              <w:rPr>
                <w:rFonts w:ascii="Times New Roman" w:eastAsia="Malgun Gothic" w:hAnsi="Times New Roman" w:cs="v4.2.0"/>
                <w:sz w:val="20"/>
              </w:rPr>
            </w:pPr>
          </w:p>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w:t>
            </w:r>
            <w:r>
              <w:rPr>
                <w:rFonts w:ascii="Times New Roman" w:eastAsia="Malgun Gothic" w:hAnsi="Times New Roman" w:cs="v4.2.0"/>
                <w:sz w:val="20"/>
              </w:rPr>
              <w:t>PA5</w:t>
            </w:r>
            <w:r w:rsidRPr="00EF17D4">
              <w:rPr>
                <w:rFonts w:ascii="Times New Roman" w:eastAsia="Malgun Gothic" w:hAnsi="Times New Roman" w:cs="v4.2.0"/>
                <w:sz w:val="20"/>
              </w:rPr>
              <w:t>]</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r>
              <w:rPr>
                <w:rFonts w:ascii="Times New Roman" w:eastAsia="Malgun Gothic" w:hAnsi="Times New Roman" w:cs="v4.2.0"/>
                <w:sz w:val="20"/>
              </w:rPr>
              <w:t>[-6]</w:t>
            </w:r>
          </w:p>
        </w:tc>
      </w:tr>
      <w:tr w:rsidR="00331939" w:rsidRPr="00275734" w:rsidTr="009415BA">
        <w:trPr>
          <w:trHeight w:val="106"/>
          <w:jc w:val="center"/>
        </w:trPr>
        <w:tc>
          <w:tcPr>
            <w:tcW w:w="943" w:type="dxa"/>
            <w:shd w:val="clear" w:color="auto" w:fill="auto"/>
            <w:vAlign w:val="center"/>
          </w:tcPr>
          <w:p w:rsidR="00331939" w:rsidRPr="00275734" w:rsidRDefault="00331939" w:rsidP="009415BA">
            <w:pPr>
              <w:pStyle w:val="TAC"/>
              <w:rPr>
                <w:rFonts w:ascii="Times New Roman" w:eastAsia="Malgun Gothic" w:hAnsi="Times New Roman" w:cs="v4.2.0"/>
                <w:sz w:val="20"/>
              </w:rPr>
            </w:pPr>
            <w:r>
              <w:rPr>
                <w:rFonts w:ascii="Times New Roman" w:eastAsia="Malgun Gothic" w:hAnsi="Times New Roman" w:cs="v4.2.0"/>
                <w:sz w:val="20"/>
              </w:rPr>
              <w:t>4</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Standalone/Guard-band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R.NB1.4</w:t>
            </w:r>
          </w:p>
        </w:tc>
        <w:tc>
          <w:tcPr>
            <w:tcW w:w="1290" w:type="dxa"/>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 xml:space="preserve"> 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[ETU1]</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r>
              <w:rPr>
                <w:rFonts w:ascii="Times New Roman" w:eastAsia="Malgun Gothic" w:hAnsi="Times New Roman" w:cs="v4.2.0"/>
                <w:sz w:val="20"/>
              </w:rPr>
              <w:t>[-12]</w:t>
            </w:r>
          </w:p>
        </w:tc>
      </w:tr>
      <w:tr w:rsidR="00331939" w:rsidRPr="00275734" w:rsidTr="009415BA">
        <w:trPr>
          <w:trHeight w:val="106"/>
          <w:jc w:val="center"/>
        </w:trPr>
        <w:tc>
          <w:tcPr>
            <w:tcW w:w="9865" w:type="dxa"/>
            <w:gridSpan w:val="9"/>
            <w:shd w:val="clear" w:color="auto" w:fill="auto"/>
            <w:vAlign w:val="center"/>
          </w:tcPr>
          <w:p w:rsidR="00331939" w:rsidRDefault="00331939" w:rsidP="009415BA">
            <w:pPr>
              <w:pStyle w:val="TAC"/>
              <w:jc w:val="left"/>
            </w:pPr>
            <w:r w:rsidRPr="00825BD9">
              <w:t xml:space="preserve">Note 1: Choose one repetition level </w:t>
            </w:r>
            <w:r>
              <w:t xml:space="preserve">from {16,32,64,128,256,512} </w:t>
            </w:r>
            <w:r w:rsidRPr="00825BD9">
              <w:t>to satisfy 1% BLER</w:t>
            </w:r>
            <w:r>
              <w:t xml:space="preserve"> at target SNR=-6dB for tests 1 and 3, and SNR=-12dB for tests 2 and 4. </w:t>
            </w:r>
          </w:p>
          <w:p w:rsidR="00331939" w:rsidRDefault="00331939" w:rsidP="009415BA">
            <w:pPr>
              <w:pStyle w:val="TAC"/>
              <w:jc w:val="left"/>
            </w:pPr>
            <w:r>
              <w:t>Note 2: Assumption of In-band configuration: CFI=3 and the number of LTE CRS ports is 4. Demodulation is assumed to be based only NRS.</w:t>
            </w:r>
          </w:p>
          <w:p w:rsidR="00331939" w:rsidRDefault="00331939" w:rsidP="009415BA">
            <w:pPr>
              <w:pStyle w:val="TAC"/>
              <w:jc w:val="left"/>
              <w:rPr>
                <w:rFonts w:ascii="Times New Roman" w:eastAsia="Malgun Gothic" w:hAnsi="Times New Roman" w:cs="v4.2.0"/>
                <w:sz w:val="20"/>
              </w:rPr>
            </w:pPr>
          </w:p>
        </w:tc>
      </w:tr>
    </w:tbl>
    <w:p w:rsidR="00331939" w:rsidRDefault="00331939" w:rsidP="00331939">
      <w:pPr>
        <w:pStyle w:val="TH"/>
        <w:jc w:val="left"/>
        <w:outlineLvl w:val="0"/>
        <w:rPr>
          <w:rFonts w:ascii="Times New Roman" w:eastAsia="Malgun Gothic" w:hAnsi="Times New Roman" w:cs="v4.2.0"/>
          <w:lang w:val="en-US"/>
        </w:rPr>
      </w:pPr>
    </w:p>
    <w:p w:rsidR="00331939" w:rsidRPr="003B3941" w:rsidRDefault="00331939" w:rsidP="00331939">
      <w:pPr>
        <w:pStyle w:val="TH"/>
        <w:outlineLvl w:val="0"/>
        <w:rPr>
          <w:rFonts w:ascii="Times New Roman" w:eastAsia="Malgun Gothic" w:hAnsi="Times New Roman" w:cs="v4.2.0"/>
        </w:rPr>
      </w:pPr>
      <w:r>
        <w:rPr>
          <w:rFonts w:ascii="Times New Roman" w:eastAsia="Malgun Gothic" w:hAnsi="Times New Roman" w:cs="v4.2.0"/>
        </w:rPr>
        <w:t>Table 4: FRC for NPDC</w:t>
      </w:r>
      <w:r w:rsidRPr="004A6A1D">
        <w:rPr>
          <w:rFonts w:ascii="Times New Roman" w:eastAsia="Malgun Gothic" w:hAnsi="Times New Roman" w:cs="v4.2.0"/>
        </w:rPr>
        <w:t>CH</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1075"/>
        <w:gridCol w:w="1823"/>
        <w:gridCol w:w="1974"/>
      </w:tblGrid>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H"/>
              <w:rPr>
                <w:rFonts w:ascii="Times New Roman" w:eastAsia="Malgun Gothic" w:hAnsi="Times New Roman" w:cs="v4.2.0"/>
                <w:sz w:val="20"/>
              </w:rPr>
            </w:pPr>
            <w:r w:rsidRPr="001307CC">
              <w:rPr>
                <w:rFonts w:ascii="Times New Roman" w:eastAsia="Malgun Gothic" w:hAnsi="Times New Roman" w:cs="v4.2.0"/>
                <w:sz w:val="20"/>
              </w:rPr>
              <w:t>Parameter</w:t>
            </w:r>
          </w:p>
        </w:tc>
        <w:tc>
          <w:tcPr>
            <w:tcW w:w="107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H"/>
              <w:rPr>
                <w:rFonts w:ascii="Times New Roman" w:eastAsia="Malgun Gothic" w:hAnsi="Times New Roman" w:cs="v4.2.0"/>
                <w:sz w:val="20"/>
              </w:rPr>
            </w:pPr>
            <w:r w:rsidRPr="001307CC">
              <w:rPr>
                <w:rFonts w:ascii="Times New Roman" w:eastAsia="Malgun Gothic" w:hAnsi="Times New Roman" w:cs="v4.2.0"/>
                <w:sz w:val="20"/>
              </w:rPr>
              <w:t>Unit</w:t>
            </w: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H"/>
              <w:rPr>
                <w:rFonts w:ascii="Times New Roman" w:eastAsia="Malgun Gothic" w:hAnsi="Times New Roman" w:cs="v4.2.0"/>
                <w:sz w:val="20"/>
              </w:rPr>
            </w:pPr>
            <w:r w:rsidRPr="001307CC">
              <w:rPr>
                <w:rFonts w:ascii="Times New Roman" w:eastAsia="Malgun Gothic" w:hAnsi="Times New Roman" w:cs="v4.2.0"/>
                <w:sz w:val="20"/>
              </w:rPr>
              <w:t>Value</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H"/>
              <w:rPr>
                <w:rFonts w:ascii="Times New Roman" w:eastAsia="Malgun Gothic" w:hAnsi="Times New Roman" w:cs="v4.2.0"/>
                <w:sz w:val="20"/>
              </w:rPr>
            </w:pPr>
            <w:r w:rsidRPr="001307CC">
              <w:rPr>
                <w:rFonts w:ascii="Times New Roman" w:eastAsia="Malgun Gothic" w:hAnsi="Times New Roman" w:cs="v4.2.0"/>
                <w:sz w:val="20"/>
              </w:rPr>
              <w:t>Value</w:t>
            </w:r>
          </w:p>
        </w:tc>
      </w:tr>
      <w:tr w:rsidR="00331939" w:rsidRPr="004E37EF"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Reference channel</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p>
        </w:tc>
        <w:tc>
          <w:tcPr>
            <w:tcW w:w="1823" w:type="dxa"/>
            <w:tcBorders>
              <w:top w:val="single" w:sz="4" w:space="0" w:color="auto"/>
              <w:left w:val="single" w:sz="4" w:space="0" w:color="auto"/>
              <w:bottom w:val="single" w:sz="4" w:space="0" w:color="auto"/>
              <w:right w:val="single" w:sz="4" w:space="0" w:color="auto"/>
            </w:tcBorders>
          </w:tcPr>
          <w:p w:rsidR="00331939" w:rsidRPr="004E37EF" w:rsidRDefault="00331939" w:rsidP="009415BA">
            <w:pPr>
              <w:spacing w:after="0"/>
              <w:jc w:val="center"/>
            </w:pPr>
            <w:r>
              <w:t>R.NB1.3</w:t>
            </w:r>
          </w:p>
        </w:tc>
        <w:tc>
          <w:tcPr>
            <w:tcW w:w="1974" w:type="dxa"/>
            <w:tcBorders>
              <w:top w:val="single" w:sz="4" w:space="0" w:color="auto"/>
              <w:left w:val="single" w:sz="4" w:space="0" w:color="auto"/>
              <w:bottom w:val="single" w:sz="4" w:space="0" w:color="auto"/>
              <w:right w:val="single" w:sz="4" w:space="0" w:color="auto"/>
            </w:tcBorders>
          </w:tcPr>
          <w:p w:rsidR="00331939" w:rsidRPr="004E37EF" w:rsidRDefault="00331939" w:rsidP="009415BA">
            <w:pPr>
              <w:spacing w:after="0"/>
              <w:jc w:val="center"/>
            </w:pPr>
            <w:r>
              <w:t>R.NB1.4</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Number of transmitter antennas</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Channel bandwidth</w:t>
            </w:r>
          </w:p>
        </w:tc>
        <w:tc>
          <w:tcPr>
            <w:tcW w:w="107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k</w:t>
            </w:r>
            <w:r w:rsidRPr="001307CC">
              <w:rPr>
                <w:rFonts w:ascii="Times New Roman" w:eastAsia="Malgun Gothic" w:hAnsi="Times New Roman" w:cs="v4.2.0"/>
                <w:sz w:val="20"/>
              </w:rPr>
              <w:t>Hz</w:t>
            </w: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1</w:t>
            </w:r>
            <w:r>
              <w:rPr>
                <w:rFonts w:ascii="Times New Roman" w:eastAsia="Malgun Gothic" w:hAnsi="Times New Roman" w:cs="v4.2.0"/>
                <w:sz w:val="20"/>
              </w:rPr>
              <w:t>8</w:t>
            </w:r>
            <w:r w:rsidRPr="001307CC">
              <w:rPr>
                <w:rFonts w:ascii="Times New Roman" w:eastAsia="Malgun Gothic" w:hAnsi="Times New Roman" w:cs="v4.2.0"/>
                <w:sz w:val="20"/>
              </w:rPr>
              <w:t>0</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1</w:t>
            </w:r>
            <w:r>
              <w:rPr>
                <w:rFonts w:ascii="Times New Roman" w:eastAsia="Malgun Gothic" w:hAnsi="Times New Roman" w:cs="v4.2.0"/>
                <w:sz w:val="20"/>
              </w:rPr>
              <w:t>8</w:t>
            </w:r>
            <w:r w:rsidRPr="001307CC">
              <w:rPr>
                <w:rFonts w:ascii="Times New Roman" w:eastAsia="Malgun Gothic" w:hAnsi="Times New Roman" w:cs="v4.2.0"/>
                <w:sz w:val="20"/>
              </w:rPr>
              <w:t>0</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Aggregation level</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N</w:t>
            </w:r>
            <w:r w:rsidRPr="001307CC">
              <w:rPr>
                <w:rFonts w:ascii="Times New Roman" w:eastAsia="Malgun Gothic" w:hAnsi="Times New Roman" w:cs="v4.2.0"/>
                <w:sz w:val="20"/>
              </w:rPr>
              <w:t>CCE</w:t>
            </w: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DCI Format</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N</w:t>
            </w:r>
            <w:r w:rsidRPr="001307CC">
              <w:rPr>
                <w:rFonts w:ascii="Times New Roman" w:eastAsia="Malgun Gothic" w:hAnsi="Times New Roman" w:cs="v4.2.0"/>
                <w:sz w:val="20"/>
              </w:rPr>
              <w:t>1</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N</w:t>
            </w:r>
            <w:r w:rsidRPr="001307CC">
              <w:rPr>
                <w:rFonts w:ascii="Times New Roman" w:eastAsia="Malgun Gothic" w:hAnsi="Times New Roman" w:cs="v4.2.0"/>
                <w:sz w:val="20"/>
              </w:rPr>
              <w:t>1</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Cell ID</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0</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0</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Payload (without CRC)</w:t>
            </w:r>
          </w:p>
        </w:tc>
        <w:tc>
          <w:tcPr>
            <w:tcW w:w="107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Bits</w:t>
            </w:r>
          </w:p>
        </w:tc>
        <w:tc>
          <w:tcPr>
            <w:tcW w:w="1823" w:type="dxa"/>
            <w:tcBorders>
              <w:top w:val="single" w:sz="4" w:space="0" w:color="auto"/>
              <w:left w:val="single" w:sz="4" w:space="0" w:color="auto"/>
              <w:bottom w:val="single" w:sz="4" w:space="0" w:color="auto"/>
              <w:right w:val="single" w:sz="4" w:space="0" w:color="auto"/>
            </w:tcBorders>
          </w:tcPr>
          <w:p w:rsidR="00331939" w:rsidRPr="006A0298" w:rsidRDefault="00331939" w:rsidP="009415BA">
            <w:pPr>
              <w:pStyle w:val="TAC"/>
              <w:rPr>
                <w:rFonts w:ascii="Times New Roman" w:hAnsi="Times New Roman" w:cs="v4.2.0"/>
                <w:sz w:val="20"/>
                <w:lang w:eastAsia="zh-CN"/>
              </w:rPr>
            </w:pPr>
            <w:r>
              <w:rPr>
                <w:rFonts w:ascii="Times New Roman" w:eastAsia="Malgun Gothic" w:hAnsi="Times New Roman" w:cs="v4.2.0"/>
                <w:sz w:val="20"/>
              </w:rPr>
              <w:t>2</w:t>
            </w:r>
            <w:r>
              <w:rPr>
                <w:rFonts w:ascii="Times New Roman" w:hAnsi="Times New Roman" w:cs="v4.2.0" w:hint="eastAsia"/>
                <w:sz w:val="20"/>
                <w:lang w:eastAsia="zh-CN"/>
              </w:rPr>
              <w:t>3</w:t>
            </w:r>
          </w:p>
        </w:tc>
        <w:tc>
          <w:tcPr>
            <w:tcW w:w="1974" w:type="dxa"/>
            <w:tcBorders>
              <w:top w:val="single" w:sz="4" w:space="0" w:color="auto"/>
              <w:left w:val="single" w:sz="4" w:space="0" w:color="auto"/>
              <w:bottom w:val="single" w:sz="4" w:space="0" w:color="auto"/>
              <w:right w:val="single" w:sz="4" w:space="0" w:color="auto"/>
            </w:tcBorders>
          </w:tcPr>
          <w:p w:rsidR="00331939" w:rsidRPr="006A0298" w:rsidRDefault="00331939" w:rsidP="009415BA">
            <w:pPr>
              <w:pStyle w:val="TAC"/>
              <w:rPr>
                <w:rFonts w:ascii="Times New Roman" w:hAnsi="Times New Roman" w:cs="v4.2.0"/>
                <w:sz w:val="20"/>
                <w:lang w:eastAsia="zh-CN"/>
              </w:rPr>
            </w:pPr>
            <w:r>
              <w:rPr>
                <w:rFonts w:ascii="Times New Roman" w:eastAsia="Malgun Gothic" w:hAnsi="Times New Roman" w:cs="v4.2.0"/>
                <w:sz w:val="20"/>
              </w:rPr>
              <w:t>2</w:t>
            </w:r>
            <w:r>
              <w:rPr>
                <w:rFonts w:ascii="Times New Roman" w:hAnsi="Times New Roman" w:cs="v4.2.0" w:hint="eastAsia"/>
                <w:sz w:val="20"/>
                <w:lang w:eastAsia="zh-CN"/>
              </w:rPr>
              <w:t>3</w:t>
            </w:r>
          </w:p>
        </w:tc>
      </w:tr>
    </w:tbl>
    <w:p w:rsidR="00331939" w:rsidRDefault="00331939" w:rsidP="00331939"/>
    <w:p w:rsidR="00A35EFB" w:rsidRPr="00A35EFB" w:rsidRDefault="00A35EFB" w:rsidP="00A35EFB">
      <w:pPr>
        <w:rPr>
          <w:lang w:val="en-US"/>
        </w:rPr>
      </w:pPr>
    </w:p>
    <w:p w:rsidR="00A35EFB" w:rsidRDefault="00A35EFB" w:rsidP="00A35EFB">
      <w:pPr>
        <w:pStyle w:val="Heading3"/>
        <w:ind w:left="0" w:firstLine="0"/>
        <w:jc w:val="both"/>
        <w:rPr>
          <w:kern w:val="2"/>
          <w:lang w:val="en-US"/>
        </w:rPr>
      </w:pPr>
      <w:r>
        <w:rPr>
          <w:kern w:val="2"/>
          <w:lang w:val="en-US"/>
        </w:rPr>
        <w:t>3</w:t>
      </w:r>
      <w:r>
        <w:rPr>
          <w:kern w:val="2"/>
          <w:lang w:val="en-US"/>
        </w:rPr>
        <w:tab/>
        <w:t>Simulation results</w:t>
      </w:r>
    </w:p>
    <w:p w:rsidR="007C1A2B" w:rsidRDefault="00A35EFB" w:rsidP="00FD6867">
      <w:pPr>
        <w:rPr>
          <w:lang w:val="en-US"/>
        </w:rPr>
      </w:pPr>
      <w:r>
        <w:rPr>
          <w:lang w:val="en-US"/>
        </w:rPr>
        <w:t>The simulation results are listed in the table:</w:t>
      </w:r>
    </w:p>
    <w:p w:rsidR="00A55470" w:rsidRPr="004337C4" w:rsidRDefault="00A55470" w:rsidP="00A55470"/>
    <w:p w:rsidR="00A55470" w:rsidRPr="004337C4" w:rsidRDefault="00A55470" w:rsidP="00A55470">
      <w:pPr>
        <w:pStyle w:val="Caption"/>
        <w:keepNext/>
        <w:jc w:val="center"/>
        <w:rPr>
          <w:sz w:val="24"/>
          <w:szCs w:val="24"/>
        </w:rPr>
      </w:pPr>
      <w:r w:rsidRPr="004337C4">
        <w:rPr>
          <w:sz w:val="24"/>
          <w:szCs w:val="24"/>
        </w:rPr>
        <w:t xml:space="preserve">Table </w:t>
      </w:r>
      <w:r w:rsidRPr="004337C4">
        <w:rPr>
          <w:sz w:val="24"/>
          <w:szCs w:val="24"/>
        </w:rPr>
        <w:fldChar w:fldCharType="begin"/>
      </w:r>
      <w:r w:rsidRPr="004337C4">
        <w:rPr>
          <w:sz w:val="24"/>
          <w:szCs w:val="24"/>
        </w:rPr>
        <w:instrText xml:space="preserve"> SEQ Table \* ARABIC </w:instrText>
      </w:r>
      <w:r w:rsidRPr="004337C4">
        <w:rPr>
          <w:sz w:val="24"/>
          <w:szCs w:val="24"/>
        </w:rPr>
        <w:fldChar w:fldCharType="separate"/>
      </w:r>
      <w:r w:rsidRPr="004337C4">
        <w:rPr>
          <w:sz w:val="24"/>
          <w:szCs w:val="24"/>
        </w:rPr>
        <w:t>1</w:t>
      </w:r>
      <w:r w:rsidRPr="004337C4">
        <w:rPr>
          <w:sz w:val="24"/>
          <w:szCs w:val="24"/>
        </w:rPr>
        <w:fldChar w:fldCharType="end"/>
      </w:r>
      <w:r w:rsidRPr="004337C4">
        <w:rPr>
          <w:sz w:val="24"/>
          <w:szCs w:val="24"/>
        </w:rPr>
        <w:t xml:space="preserve"> NPBCH Simulation Results</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145"/>
        <w:gridCol w:w="1283"/>
        <w:gridCol w:w="1491"/>
        <w:gridCol w:w="1288"/>
        <w:gridCol w:w="1289"/>
      </w:tblGrid>
      <w:tr w:rsidR="00A55470" w:rsidRPr="004A6A1D" w:rsidTr="008F680A">
        <w:trPr>
          <w:trHeight w:val="209"/>
          <w:jc w:val="center"/>
        </w:trPr>
        <w:tc>
          <w:tcPr>
            <w:tcW w:w="921" w:type="dxa"/>
            <w:vMerge w:val="restart"/>
          </w:tcPr>
          <w:p w:rsidR="00A55470" w:rsidRPr="004A6A1D" w:rsidRDefault="00A55470" w:rsidP="008F680A">
            <w:pPr>
              <w:pStyle w:val="TAH"/>
              <w:rPr>
                <w:rFonts w:ascii="Times New Roman" w:eastAsia="Malgun Gothic" w:hAnsi="Times New Roman" w:cs="v4.2.0"/>
                <w:sz w:val="20"/>
              </w:rPr>
            </w:pPr>
            <w:r>
              <w:rPr>
                <w:rFonts w:ascii="Times New Roman" w:eastAsia="Malgun Gothic" w:hAnsi="Times New Roman" w:cs="v4.2.0"/>
                <w:sz w:val="20"/>
              </w:rPr>
              <w:t>Simulation</w:t>
            </w:r>
            <w:r w:rsidRPr="004A6A1D">
              <w:rPr>
                <w:rFonts w:ascii="Times New Roman" w:eastAsia="Malgun Gothic" w:hAnsi="Times New Roman" w:cs="v4.2.0"/>
                <w:sz w:val="20"/>
              </w:rPr>
              <w:t xml:space="preserve"> number</w:t>
            </w:r>
          </w:p>
        </w:tc>
        <w:tc>
          <w:tcPr>
            <w:tcW w:w="1283" w:type="dxa"/>
            <w:vMerge w:val="restart"/>
          </w:tcPr>
          <w:p w:rsidR="00A55470" w:rsidRPr="004A6A1D" w:rsidRDefault="00A55470" w:rsidP="008F680A">
            <w:pPr>
              <w:pStyle w:val="TAH"/>
              <w:rPr>
                <w:rFonts w:ascii="Times New Roman" w:eastAsia="Malgun Gothic" w:hAnsi="Times New Roman" w:cs="v4.2.0"/>
                <w:sz w:val="20"/>
              </w:rPr>
            </w:pPr>
            <w:r w:rsidRPr="004A6A1D">
              <w:rPr>
                <w:rFonts w:ascii="Times New Roman" w:eastAsia="Malgun Gothic" w:hAnsi="Times New Roman" w:cs="v4.2.0"/>
                <w:sz w:val="20"/>
              </w:rPr>
              <w:t xml:space="preserve">Bandwidth </w:t>
            </w:r>
          </w:p>
        </w:tc>
        <w:tc>
          <w:tcPr>
            <w:tcW w:w="1145" w:type="dxa"/>
            <w:vMerge w:val="restart"/>
          </w:tcPr>
          <w:p w:rsidR="00A55470" w:rsidRPr="004A6A1D" w:rsidRDefault="00A55470" w:rsidP="008F680A">
            <w:pPr>
              <w:pStyle w:val="TAH"/>
              <w:rPr>
                <w:rFonts w:ascii="Times New Roman" w:eastAsia="Malgun Gothic" w:hAnsi="Times New Roman" w:cs="v4.2.0"/>
                <w:sz w:val="20"/>
              </w:rPr>
            </w:pPr>
            <w:r>
              <w:rPr>
                <w:rFonts w:ascii="Times New Roman" w:eastAsia="Malgun Gothic" w:hAnsi="Times New Roman" w:cs="v4.2.0"/>
                <w:sz w:val="20"/>
              </w:rPr>
              <w:t>Deployment mode</w:t>
            </w:r>
          </w:p>
        </w:tc>
        <w:tc>
          <w:tcPr>
            <w:tcW w:w="1145" w:type="dxa"/>
            <w:vMerge w:val="restart"/>
          </w:tcPr>
          <w:p w:rsidR="00A55470" w:rsidRPr="004A6A1D" w:rsidRDefault="00A55470" w:rsidP="008F680A">
            <w:pPr>
              <w:pStyle w:val="TAH"/>
              <w:rPr>
                <w:rFonts w:ascii="Times New Roman" w:eastAsia="Malgun Gothic" w:hAnsi="Times New Roman" w:cs="v4.2.0"/>
                <w:sz w:val="20"/>
              </w:rPr>
            </w:pPr>
            <w:r w:rsidRPr="004A6A1D">
              <w:rPr>
                <w:rFonts w:ascii="Times New Roman" w:eastAsia="Malgun Gothic" w:hAnsi="Times New Roman" w:cs="v4.2.0"/>
                <w:sz w:val="20"/>
              </w:rPr>
              <w:t>Reference Channel</w:t>
            </w:r>
          </w:p>
        </w:tc>
        <w:tc>
          <w:tcPr>
            <w:tcW w:w="1283" w:type="dxa"/>
            <w:vMerge w:val="restart"/>
          </w:tcPr>
          <w:p w:rsidR="00A55470" w:rsidRPr="004A6A1D" w:rsidRDefault="00A55470" w:rsidP="008F680A">
            <w:pPr>
              <w:pStyle w:val="TAH"/>
              <w:rPr>
                <w:rFonts w:ascii="Times New Roman" w:eastAsia="Malgun Gothic" w:hAnsi="Times New Roman" w:cs="v4.2.0"/>
                <w:sz w:val="20"/>
              </w:rPr>
            </w:pPr>
            <w:r w:rsidRPr="004A6A1D">
              <w:rPr>
                <w:rFonts w:ascii="Times New Roman" w:eastAsia="Malgun Gothic" w:hAnsi="Times New Roman" w:cs="v4.2.0"/>
                <w:sz w:val="20"/>
              </w:rPr>
              <w:t>Propagation Condition</w:t>
            </w:r>
          </w:p>
        </w:tc>
        <w:tc>
          <w:tcPr>
            <w:tcW w:w="1491" w:type="dxa"/>
            <w:vMerge w:val="restart"/>
          </w:tcPr>
          <w:p w:rsidR="00A55470" w:rsidRPr="004A6A1D" w:rsidRDefault="00A55470" w:rsidP="008F680A">
            <w:pPr>
              <w:pStyle w:val="TAH"/>
              <w:rPr>
                <w:rFonts w:ascii="Times New Roman" w:eastAsia="Malgun Gothic" w:hAnsi="Times New Roman" w:cs="v4.2.0"/>
                <w:sz w:val="20"/>
              </w:rPr>
            </w:pPr>
            <w:r w:rsidRPr="004A6A1D">
              <w:rPr>
                <w:rFonts w:ascii="Times New Roman" w:eastAsia="Malgun Gothic" w:hAnsi="Times New Roman" w:cs="v4.2.0"/>
                <w:sz w:val="20"/>
              </w:rPr>
              <w:t xml:space="preserve">Antenna configuration </w:t>
            </w:r>
          </w:p>
        </w:tc>
        <w:tc>
          <w:tcPr>
            <w:tcW w:w="2577" w:type="dxa"/>
            <w:gridSpan w:val="2"/>
          </w:tcPr>
          <w:p w:rsidR="00A55470" w:rsidRPr="004A6A1D" w:rsidRDefault="00A55470" w:rsidP="008F680A">
            <w:pPr>
              <w:pStyle w:val="TAH"/>
              <w:rPr>
                <w:rFonts w:ascii="Times New Roman" w:eastAsia="Malgun Gothic" w:hAnsi="Times New Roman" w:cs="v4.2.0"/>
                <w:sz w:val="20"/>
              </w:rPr>
            </w:pPr>
            <w:r w:rsidRPr="004A6A1D">
              <w:rPr>
                <w:rFonts w:ascii="Times New Roman" w:eastAsia="Malgun Gothic" w:hAnsi="Times New Roman" w:cs="v4.2.0"/>
                <w:sz w:val="20"/>
              </w:rPr>
              <w:t>Reference value</w:t>
            </w:r>
          </w:p>
        </w:tc>
      </w:tr>
      <w:tr w:rsidR="00A55470" w:rsidRPr="004A6A1D" w:rsidTr="008F680A">
        <w:trPr>
          <w:trHeight w:val="209"/>
          <w:jc w:val="center"/>
        </w:trPr>
        <w:tc>
          <w:tcPr>
            <w:tcW w:w="921" w:type="dxa"/>
            <w:vMerge/>
          </w:tcPr>
          <w:p w:rsidR="00A55470" w:rsidRPr="004A6A1D" w:rsidRDefault="00A55470" w:rsidP="008F680A">
            <w:pPr>
              <w:pStyle w:val="TAH"/>
              <w:rPr>
                <w:rFonts w:ascii="Times New Roman" w:eastAsia="Malgun Gothic" w:hAnsi="Times New Roman" w:cs="v4.2.0"/>
                <w:sz w:val="20"/>
              </w:rPr>
            </w:pPr>
          </w:p>
        </w:tc>
        <w:tc>
          <w:tcPr>
            <w:tcW w:w="1283" w:type="dxa"/>
            <w:vMerge/>
          </w:tcPr>
          <w:p w:rsidR="00A55470" w:rsidRPr="004A6A1D" w:rsidRDefault="00A55470" w:rsidP="008F680A">
            <w:pPr>
              <w:pStyle w:val="TAH"/>
              <w:rPr>
                <w:rFonts w:ascii="Times New Roman" w:eastAsia="Malgun Gothic" w:hAnsi="Times New Roman" w:cs="v4.2.0"/>
                <w:sz w:val="20"/>
              </w:rPr>
            </w:pPr>
          </w:p>
        </w:tc>
        <w:tc>
          <w:tcPr>
            <w:tcW w:w="1145" w:type="dxa"/>
            <w:vMerge/>
          </w:tcPr>
          <w:p w:rsidR="00A55470" w:rsidRPr="004A6A1D" w:rsidRDefault="00A55470" w:rsidP="008F680A">
            <w:pPr>
              <w:pStyle w:val="TAH"/>
              <w:rPr>
                <w:rFonts w:ascii="Times New Roman" w:eastAsia="Malgun Gothic" w:hAnsi="Times New Roman" w:cs="v4.2.0"/>
                <w:sz w:val="20"/>
              </w:rPr>
            </w:pPr>
          </w:p>
        </w:tc>
        <w:tc>
          <w:tcPr>
            <w:tcW w:w="1145" w:type="dxa"/>
            <w:vMerge/>
          </w:tcPr>
          <w:p w:rsidR="00A55470" w:rsidRPr="004A6A1D" w:rsidRDefault="00A55470" w:rsidP="008F680A">
            <w:pPr>
              <w:pStyle w:val="TAH"/>
              <w:rPr>
                <w:rFonts w:ascii="Times New Roman" w:eastAsia="Malgun Gothic" w:hAnsi="Times New Roman" w:cs="v4.2.0"/>
                <w:sz w:val="20"/>
              </w:rPr>
            </w:pPr>
          </w:p>
        </w:tc>
        <w:tc>
          <w:tcPr>
            <w:tcW w:w="1283" w:type="dxa"/>
            <w:vMerge/>
          </w:tcPr>
          <w:p w:rsidR="00A55470" w:rsidRPr="004A6A1D" w:rsidRDefault="00A55470" w:rsidP="008F680A">
            <w:pPr>
              <w:pStyle w:val="TAH"/>
              <w:rPr>
                <w:rFonts w:ascii="Times New Roman" w:eastAsia="Malgun Gothic" w:hAnsi="Times New Roman" w:cs="v4.2.0"/>
                <w:sz w:val="20"/>
              </w:rPr>
            </w:pPr>
          </w:p>
        </w:tc>
        <w:tc>
          <w:tcPr>
            <w:tcW w:w="1491" w:type="dxa"/>
            <w:vMerge/>
          </w:tcPr>
          <w:p w:rsidR="00A55470" w:rsidRPr="004A6A1D" w:rsidRDefault="00A55470" w:rsidP="008F680A">
            <w:pPr>
              <w:pStyle w:val="TAH"/>
              <w:rPr>
                <w:rFonts w:ascii="Times New Roman" w:eastAsia="Malgun Gothic" w:hAnsi="Times New Roman" w:cs="v4.2.0"/>
                <w:sz w:val="20"/>
              </w:rPr>
            </w:pPr>
          </w:p>
        </w:tc>
        <w:tc>
          <w:tcPr>
            <w:tcW w:w="1288" w:type="dxa"/>
          </w:tcPr>
          <w:p w:rsidR="00A55470" w:rsidRPr="004A6A1D" w:rsidRDefault="00A55470" w:rsidP="008F680A">
            <w:pPr>
              <w:pStyle w:val="TAH"/>
              <w:rPr>
                <w:rFonts w:ascii="Times New Roman" w:eastAsia="Malgun Gothic" w:hAnsi="Times New Roman" w:cs="v4.2.0"/>
                <w:sz w:val="20"/>
              </w:rPr>
            </w:pPr>
            <w:r w:rsidRPr="004A6A1D">
              <w:rPr>
                <w:rFonts w:ascii="Times New Roman" w:eastAsia="Malgun Gothic" w:hAnsi="Times New Roman" w:cs="v4.2.0"/>
                <w:sz w:val="20"/>
              </w:rPr>
              <w:t>Pm-bch (%)</w:t>
            </w:r>
          </w:p>
        </w:tc>
        <w:tc>
          <w:tcPr>
            <w:tcW w:w="1289" w:type="dxa"/>
          </w:tcPr>
          <w:p w:rsidR="00A55470" w:rsidRPr="004A6A1D" w:rsidRDefault="00A55470" w:rsidP="008F680A">
            <w:pPr>
              <w:pStyle w:val="TAH"/>
              <w:rPr>
                <w:rFonts w:ascii="Times New Roman" w:eastAsia="Malgun Gothic" w:hAnsi="Times New Roman" w:cs="v4.2.0"/>
                <w:sz w:val="20"/>
              </w:rPr>
            </w:pPr>
            <w:r w:rsidRPr="004A6A1D">
              <w:rPr>
                <w:rFonts w:ascii="Times New Roman" w:eastAsia="Malgun Gothic" w:hAnsi="Times New Roman" w:cs="v4.2.0"/>
                <w:sz w:val="20"/>
              </w:rPr>
              <w:t>SNR</w:t>
            </w:r>
            <w:r w:rsidRPr="004A6A1D" w:rsidDel="005B3479">
              <w:rPr>
                <w:rFonts w:ascii="Times New Roman" w:eastAsia="Malgun Gothic" w:hAnsi="Times New Roman" w:cs="v4.2.0"/>
                <w:sz w:val="20"/>
              </w:rPr>
              <w:t xml:space="preserve"> </w:t>
            </w:r>
            <w:r w:rsidRPr="004A6A1D">
              <w:rPr>
                <w:rFonts w:ascii="Times New Roman" w:eastAsia="Malgun Gothic" w:hAnsi="Times New Roman" w:cs="v4.2.0"/>
                <w:sz w:val="20"/>
              </w:rPr>
              <w:t>(dB)</w:t>
            </w:r>
          </w:p>
        </w:tc>
      </w:tr>
      <w:tr w:rsidR="00A55470" w:rsidRPr="004A6A1D" w:rsidTr="008F680A">
        <w:trPr>
          <w:trHeight w:val="106"/>
          <w:jc w:val="center"/>
        </w:trPr>
        <w:tc>
          <w:tcPr>
            <w:tcW w:w="921" w:type="dxa"/>
            <w:shd w:val="clear" w:color="auto" w:fill="auto"/>
            <w:vAlign w:val="center"/>
          </w:tcPr>
          <w:p w:rsidR="00A55470" w:rsidRDefault="00A55470" w:rsidP="008F680A">
            <w:pPr>
              <w:pStyle w:val="TAC"/>
              <w:rPr>
                <w:rFonts w:ascii="Times New Roman" w:eastAsia="Malgun Gothic" w:hAnsi="Times New Roman" w:cs="v4.2.0"/>
                <w:sz w:val="20"/>
              </w:rPr>
            </w:pPr>
            <w:r>
              <w:rPr>
                <w:rFonts w:ascii="Times New Roman" w:eastAsia="Malgun Gothic" w:hAnsi="Times New Roman" w:cs="v4.2.0"/>
                <w:sz w:val="20"/>
              </w:rPr>
              <w:t>2</w:t>
            </w:r>
          </w:p>
        </w:tc>
        <w:tc>
          <w:tcPr>
            <w:tcW w:w="1283" w:type="dxa"/>
            <w:shd w:val="clear" w:color="auto" w:fill="auto"/>
            <w:vAlign w:val="center"/>
          </w:tcPr>
          <w:p w:rsidR="00A55470" w:rsidRDefault="00A55470" w:rsidP="008F680A">
            <w:pPr>
              <w:pStyle w:val="TAC"/>
              <w:rPr>
                <w:rFonts w:ascii="Times New Roman" w:eastAsia="Malgun Gothic" w:hAnsi="Times New Roman" w:cs="v4.2.0"/>
                <w:sz w:val="20"/>
              </w:rPr>
            </w:pPr>
            <w:r>
              <w:rPr>
                <w:rFonts w:ascii="Times New Roman" w:eastAsia="Malgun Gothic" w:hAnsi="Times New Roman" w:cs="v4.2.0"/>
                <w:sz w:val="20"/>
              </w:rPr>
              <w:t>180kHz</w:t>
            </w:r>
          </w:p>
        </w:tc>
        <w:tc>
          <w:tcPr>
            <w:tcW w:w="1145" w:type="dxa"/>
          </w:tcPr>
          <w:p w:rsidR="00A55470" w:rsidRDefault="00A55470" w:rsidP="008F680A">
            <w:pPr>
              <w:spacing w:after="0"/>
              <w:jc w:val="center"/>
            </w:pPr>
            <w:r>
              <w:t>In-band</w:t>
            </w:r>
          </w:p>
        </w:tc>
        <w:tc>
          <w:tcPr>
            <w:tcW w:w="1145" w:type="dxa"/>
            <w:shd w:val="clear" w:color="auto" w:fill="auto"/>
            <w:vAlign w:val="center"/>
          </w:tcPr>
          <w:p w:rsidR="00A55470" w:rsidRPr="00A151C5" w:rsidRDefault="00A55470" w:rsidP="008F680A">
            <w:pPr>
              <w:spacing w:after="0"/>
              <w:jc w:val="center"/>
            </w:pPr>
            <w:r>
              <w:t>R.NB1.2</w:t>
            </w:r>
          </w:p>
        </w:tc>
        <w:tc>
          <w:tcPr>
            <w:tcW w:w="1283" w:type="dxa"/>
            <w:shd w:val="clear" w:color="auto" w:fill="auto"/>
            <w:vAlign w:val="center"/>
          </w:tcPr>
          <w:p w:rsidR="00A55470" w:rsidRDefault="00A55470" w:rsidP="008F680A">
            <w:pPr>
              <w:pStyle w:val="TAC"/>
              <w:rPr>
                <w:rFonts w:ascii="Times New Roman" w:eastAsia="Malgun Gothic" w:hAnsi="Times New Roman" w:cs="v4.2.0"/>
                <w:sz w:val="20"/>
              </w:rPr>
            </w:pPr>
            <w:r>
              <w:rPr>
                <w:rFonts w:ascii="Times New Roman" w:eastAsia="Malgun Gothic" w:hAnsi="Times New Roman" w:cs="v4.2.0"/>
                <w:sz w:val="20"/>
              </w:rPr>
              <w:t>EPA1</w:t>
            </w:r>
          </w:p>
        </w:tc>
        <w:tc>
          <w:tcPr>
            <w:tcW w:w="1491" w:type="dxa"/>
            <w:shd w:val="clear" w:color="auto" w:fill="auto"/>
            <w:vAlign w:val="center"/>
          </w:tcPr>
          <w:p w:rsidR="00A55470" w:rsidRDefault="00A55470" w:rsidP="008F680A">
            <w:pPr>
              <w:pStyle w:val="TAC"/>
              <w:rPr>
                <w:rFonts w:ascii="Times New Roman" w:eastAsia="Malgun Gothic" w:hAnsi="Times New Roman" w:cs="v4.2.0"/>
                <w:sz w:val="20"/>
              </w:rPr>
            </w:pPr>
            <w:r>
              <w:rPr>
                <w:rFonts w:ascii="Times New Roman" w:eastAsia="Malgun Gothic" w:hAnsi="Times New Roman" w:cs="v4.2.0"/>
                <w:sz w:val="20"/>
              </w:rPr>
              <w:t>2 x 1 Low</w:t>
            </w:r>
          </w:p>
        </w:tc>
        <w:tc>
          <w:tcPr>
            <w:tcW w:w="1288" w:type="dxa"/>
            <w:vAlign w:val="center"/>
          </w:tcPr>
          <w:p w:rsidR="00A55470" w:rsidRPr="00497829" w:rsidRDefault="00A55470" w:rsidP="008F680A">
            <w:pPr>
              <w:pStyle w:val="TAC"/>
              <w:rPr>
                <w:rFonts w:ascii="Times New Roman" w:hAnsi="Times New Roman" w:cs="v4.2.0"/>
                <w:sz w:val="20"/>
                <w:lang w:eastAsia="zh-CN"/>
              </w:rPr>
            </w:pPr>
            <w:r>
              <w:rPr>
                <w:rFonts w:ascii="Times New Roman" w:hAnsi="Times New Roman" w:cs="v4.2.0"/>
                <w:sz w:val="20"/>
                <w:lang w:eastAsia="zh-CN"/>
              </w:rPr>
              <w:t>1</w:t>
            </w:r>
          </w:p>
        </w:tc>
        <w:tc>
          <w:tcPr>
            <w:tcW w:w="1289" w:type="dxa"/>
            <w:vAlign w:val="center"/>
          </w:tcPr>
          <w:p w:rsidR="00A55470" w:rsidRDefault="00A55470" w:rsidP="008F680A">
            <w:pPr>
              <w:pStyle w:val="TAC"/>
              <w:rPr>
                <w:rFonts w:ascii="Times New Roman" w:eastAsia="Malgun Gothic" w:hAnsi="Times New Roman" w:cs="v4.2.0"/>
                <w:sz w:val="20"/>
              </w:rPr>
            </w:pPr>
            <w:r w:rsidRPr="00D27267">
              <w:rPr>
                <w:rFonts w:ascii="Times New Roman" w:eastAsia="Malgun Gothic" w:hAnsi="Times New Roman" w:cs="v4.2.0"/>
                <w:sz w:val="20"/>
              </w:rPr>
              <w:t>-5.3501</w:t>
            </w:r>
          </w:p>
        </w:tc>
      </w:tr>
    </w:tbl>
    <w:p w:rsidR="00A55470" w:rsidRPr="004337C4" w:rsidRDefault="00A55470" w:rsidP="00A55470"/>
    <w:p w:rsidR="00A55470" w:rsidRPr="00CA7CF7" w:rsidRDefault="00A55470" w:rsidP="00A55470">
      <w:pPr>
        <w:pStyle w:val="Caption"/>
        <w:keepNext/>
        <w:jc w:val="center"/>
        <w:rPr>
          <w:sz w:val="24"/>
          <w:szCs w:val="24"/>
        </w:rPr>
      </w:pPr>
      <w:r w:rsidRPr="00CA7CF7">
        <w:rPr>
          <w:sz w:val="24"/>
          <w:szCs w:val="24"/>
        </w:rPr>
        <w:t xml:space="preserve">Table </w:t>
      </w:r>
      <w:r w:rsidRPr="00CA7CF7">
        <w:rPr>
          <w:sz w:val="24"/>
          <w:szCs w:val="24"/>
        </w:rPr>
        <w:fldChar w:fldCharType="begin"/>
      </w:r>
      <w:r w:rsidRPr="00CA7CF7">
        <w:rPr>
          <w:sz w:val="24"/>
          <w:szCs w:val="24"/>
        </w:rPr>
        <w:instrText xml:space="preserve"> SEQ Table \* ARABIC </w:instrText>
      </w:r>
      <w:r w:rsidRPr="00CA7CF7">
        <w:rPr>
          <w:sz w:val="24"/>
          <w:szCs w:val="24"/>
        </w:rPr>
        <w:fldChar w:fldCharType="separate"/>
      </w:r>
      <w:r>
        <w:rPr>
          <w:noProof/>
          <w:sz w:val="24"/>
          <w:szCs w:val="24"/>
        </w:rPr>
        <w:t>2</w:t>
      </w:r>
      <w:r w:rsidRPr="00CA7CF7">
        <w:rPr>
          <w:sz w:val="24"/>
          <w:szCs w:val="24"/>
        </w:rPr>
        <w:fldChar w:fldCharType="end"/>
      </w:r>
      <w:r w:rsidRPr="00CA7CF7">
        <w:rPr>
          <w:rFonts w:hint="eastAsia"/>
          <w:sz w:val="24"/>
          <w:szCs w:val="24"/>
          <w:lang w:eastAsia="zh-CN"/>
        </w:rPr>
        <w:t xml:space="preserve"> NPDCCH </w:t>
      </w:r>
      <w:r w:rsidRPr="00CA7CF7">
        <w:rPr>
          <w:sz w:val="24"/>
          <w:szCs w:val="24"/>
          <w:lang w:eastAsia="zh-CN"/>
        </w:rPr>
        <w:t>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099"/>
        <w:gridCol w:w="4309"/>
      </w:tblGrid>
      <w:tr w:rsidR="00A55470" w:rsidTr="008F680A">
        <w:trPr>
          <w:jc w:val="center"/>
        </w:trPr>
        <w:tc>
          <w:tcPr>
            <w:tcW w:w="1384" w:type="dxa"/>
            <w:shd w:val="clear" w:color="auto" w:fill="auto"/>
            <w:vAlign w:val="center"/>
          </w:tcPr>
          <w:p w:rsidR="00A55470" w:rsidRPr="00A61C0F" w:rsidRDefault="00A55470" w:rsidP="008F680A">
            <w:pPr>
              <w:jc w:val="center"/>
              <w:rPr>
                <w:rFonts w:ascii="CG Times (WN)" w:hAnsi="CG Times (WN)"/>
                <w:b/>
                <w:sz w:val="24"/>
                <w:szCs w:val="24"/>
                <w:lang w:eastAsia="zh-CN"/>
              </w:rPr>
            </w:pPr>
            <w:r w:rsidRPr="00A61C0F">
              <w:rPr>
                <w:rFonts w:ascii="CG Times (WN)" w:hAnsi="CG Times (WN)"/>
                <w:b/>
                <w:sz w:val="24"/>
                <w:szCs w:val="24"/>
                <w:lang w:eastAsia="zh-CN"/>
              </w:rPr>
              <w:t>Test case</w:t>
            </w:r>
          </w:p>
        </w:tc>
        <w:tc>
          <w:tcPr>
            <w:tcW w:w="2099" w:type="dxa"/>
            <w:shd w:val="clear" w:color="auto" w:fill="auto"/>
            <w:vAlign w:val="center"/>
          </w:tcPr>
          <w:p w:rsidR="00A55470" w:rsidRPr="00A61C0F" w:rsidRDefault="00A55470" w:rsidP="008F680A">
            <w:pPr>
              <w:jc w:val="center"/>
              <w:rPr>
                <w:rFonts w:ascii="CG Times (WN)" w:hAnsi="CG Times (WN)"/>
                <w:b/>
                <w:sz w:val="24"/>
                <w:szCs w:val="24"/>
                <w:lang w:eastAsia="zh-CN"/>
              </w:rPr>
            </w:pPr>
            <w:r w:rsidRPr="00A61C0F">
              <w:rPr>
                <w:rFonts w:ascii="CG Times (WN)" w:hAnsi="CG Times (WN)"/>
                <w:b/>
                <w:sz w:val="24"/>
                <w:szCs w:val="24"/>
                <w:lang w:eastAsia="zh-CN"/>
              </w:rPr>
              <w:t>Repetition level</w:t>
            </w:r>
          </w:p>
        </w:tc>
        <w:tc>
          <w:tcPr>
            <w:tcW w:w="4309" w:type="dxa"/>
            <w:shd w:val="clear" w:color="auto" w:fill="auto"/>
            <w:vAlign w:val="center"/>
          </w:tcPr>
          <w:p w:rsidR="00A55470" w:rsidRPr="00A61C0F" w:rsidRDefault="00A55470" w:rsidP="008F680A">
            <w:pPr>
              <w:jc w:val="center"/>
              <w:rPr>
                <w:rFonts w:ascii="CG Times (WN)" w:hAnsi="CG Times (WN)"/>
                <w:b/>
                <w:sz w:val="24"/>
                <w:szCs w:val="24"/>
                <w:lang w:eastAsia="zh-CN"/>
              </w:rPr>
            </w:pPr>
            <w:r w:rsidRPr="00A61C0F">
              <w:rPr>
                <w:rFonts w:ascii="CG Times (WN)" w:hAnsi="CG Times (WN)"/>
                <w:b/>
                <w:sz w:val="24"/>
                <w:szCs w:val="24"/>
                <w:lang w:eastAsia="zh-CN"/>
              </w:rPr>
              <w:t xml:space="preserve">SNR at </w:t>
            </w:r>
            <w:r>
              <w:rPr>
                <w:rFonts w:ascii="CG Times (WN)" w:hAnsi="CG Times (WN)"/>
                <w:b/>
                <w:sz w:val="24"/>
                <w:szCs w:val="24"/>
                <w:lang w:eastAsia="zh-CN"/>
              </w:rPr>
              <w:t>1</w:t>
            </w:r>
            <w:r w:rsidRPr="00A61C0F">
              <w:rPr>
                <w:rFonts w:ascii="CG Times (WN)" w:hAnsi="CG Times (WN)"/>
                <w:b/>
                <w:sz w:val="24"/>
                <w:szCs w:val="24"/>
                <w:lang w:eastAsia="zh-CN"/>
              </w:rPr>
              <w:t>% of NPD</w:t>
            </w:r>
            <w:r>
              <w:rPr>
                <w:rFonts w:ascii="CG Times (WN)" w:hAnsi="CG Times (WN)"/>
                <w:b/>
                <w:sz w:val="24"/>
                <w:szCs w:val="24"/>
                <w:lang w:eastAsia="zh-CN"/>
              </w:rPr>
              <w:t>C</w:t>
            </w:r>
            <w:r w:rsidRPr="00A61C0F">
              <w:rPr>
                <w:rFonts w:ascii="CG Times (WN)" w:hAnsi="CG Times (WN)"/>
                <w:b/>
                <w:sz w:val="24"/>
                <w:szCs w:val="24"/>
                <w:lang w:eastAsia="zh-CN"/>
              </w:rPr>
              <w:t xml:space="preserve">CH </w:t>
            </w:r>
            <w:r>
              <w:rPr>
                <w:rFonts w:ascii="CG Times (WN)" w:hAnsi="CG Times (WN)"/>
                <w:b/>
                <w:sz w:val="24"/>
                <w:szCs w:val="24"/>
                <w:lang w:eastAsia="zh-CN"/>
              </w:rPr>
              <w:t>BLER</w:t>
            </w:r>
          </w:p>
        </w:tc>
      </w:tr>
      <w:tr w:rsidR="00A55470" w:rsidTr="008F680A">
        <w:trPr>
          <w:jc w:val="center"/>
        </w:trPr>
        <w:tc>
          <w:tcPr>
            <w:tcW w:w="1384" w:type="dxa"/>
            <w:shd w:val="clear" w:color="auto" w:fill="E2EFD9"/>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1</w:t>
            </w:r>
          </w:p>
        </w:tc>
        <w:tc>
          <w:tcPr>
            <w:tcW w:w="2099" w:type="dxa"/>
            <w:shd w:val="clear" w:color="auto" w:fill="E2EFD9"/>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16</w:t>
            </w:r>
          </w:p>
        </w:tc>
        <w:tc>
          <w:tcPr>
            <w:tcW w:w="4309" w:type="dxa"/>
            <w:shd w:val="clear" w:color="auto" w:fill="E2EFD9"/>
          </w:tcPr>
          <w:p w:rsidR="00A55470" w:rsidRPr="00C36F7C" w:rsidRDefault="00A55470" w:rsidP="008F680A">
            <w:pPr>
              <w:jc w:val="center"/>
              <w:rPr>
                <w:rFonts w:ascii="CG Times (WN)" w:hAnsi="CG Times (WN)"/>
              </w:rPr>
            </w:pPr>
            <w:bookmarkStart w:id="0" w:name="OLE_LINK2"/>
            <w:r w:rsidRPr="006A7D24">
              <w:rPr>
                <w:rFonts w:ascii="CG Times (WN)" w:hAnsi="CG Times (WN)"/>
              </w:rPr>
              <w:t>2.0897</w:t>
            </w:r>
            <w:bookmarkEnd w:id="0"/>
          </w:p>
        </w:tc>
      </w:tr>
      <w:tr w:rsidR="00A55470" w:rsidTr="008F680A">
        <w:trPr>
          <w:jc w:val="center"/>
        </w:trPr>
        <w:tc>
          <w:tcPr>
            <w:tcW w:w="1384" w:type="dxa"/>
            <w:shd w:val="clear" w:color="auto" w:fill="E2EFD9"/>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1</w:t>
            </w:r>
          </w:p>
        </w:tc>
        <w:tc>
          <w:tcPr>
            <w:tcW w:w="2099" w:type="dxa"/>
            <w:shd w:val="clear" w:color="auto" w:fill="E2EFD9"/>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32</w:t>
            </w:r>
          </w:p>
        </w:tc>
        <w:tc>
          <w:tcPr>
            <w:tcW w:w="4309" w:type="dxa"/>
            <w:shd w:val="clear" w:color="auto" w:fill="E2EFD9"/>
          </w:tcPr>
          <w:p w:rsidR="00A55470" w:rsidRPr="00C36F7C" w:rsidRDefault="00A55470" w:rsidP="008F680A">
            <w:pPr>
              <w:jc w:val="center"/>
              <w:rPr>
                <w:rFonts w:ascii="CG Times (WN)" w:hAnsi="CG Times (WN)"/>
              </w:rPr>
            </w:pPr>
            <w:r w:rsidRPr="006A7D24">
              <w:rPr>
                <w:rFonts w:ascii="CG Times (WN)" w:hAnsi="CG Times (WN)"/>
              </w:rPr>
              <w:t>-1.4319</w:t>
            </w:r>
          </w:p>
        </w:tc>
      </w:tr>
      <w:tr w:rsidR="00A55470" w:rsidTr="008F680A">
        <w:trPr>
          <w:jc w:val="center"/>
        </w:trPr>
        <w:tc>
          <w:tcPr>
            <w:tcW w:w="1384" w:type="dxa"/>
            <w:shd w:val="clear" w:color="auto" w:fill="E2EFD9"/>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1</w:t>
            </w:r>
          </w:p>
        </w:tc>
        <w:tc>
          <w:tcPr>
            <w:tcW w:w="2099" w:type="dxa"/>
            <w:shd w:val="clear" w:color="auto" w:fill="E2EFD9"/>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64</w:t>
            </w:r>
          </w:p>
        </w:tc>
        <w:tc>
          <w:tcPr>
            <w:tcW w:w="4309" w:type="dxa"/>
            <w:shd w:val="clear" w:color="auto" w:fill="E2EFD9"/>
          </w:tcPr>
          <w:p w:rsidR="00A55470" w:rsidRPr="00C36F7C" w:rsidRDefault="00A55470" w:rsidP="008F680A">
            <w:pPr>
              <w:jc w:val="center"/>
              <w:rPr>
                <w:rFonts w:ascii="CG Times (WN)" w:hAnsi="CG Times (WN)"/>
              </w:rPr>
            </w:pPr>
            <w:r w:rsidRPr="006A7D24">
              <w:rPr>
                <w:rFonts w:ascii="CG Times (WN)" w:hAnsi="CG Times (WN)"/>
              </w:rPr>
              <w:t>-4.6578</w:t>
            </w:r>
          </w:p>
        </w:tc>
      </w:tr>
      <w:tr w:rsidR="00A55470" w:rsidTr="008F680A">
        <w:trPr>
          <w:jc w:val="center"/>
        </w:trPr>
        <w:tc>
          <w:tcPr>
            <w:tcW w:w="1384" w:type="dxa"/>
            <w:shd w:val="clear" w:color="auto" w:fill="E2EFD9"/>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1</w:t>
            </w:r>
          </w:p>
        </w:tc>
        <w:tc>
          <w:tcPr>
            <w:tcW w:w="2099" w:type="dxa"/>
            <w:shd w:val="clear" w:color="auto" w:fill="E2EFD9"/>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128</w:t>
            </w:r>
          </w:p>
        </w:tc>
        <w:tc>
          <w:tcPr>
            <w:tcW w:w="4309" w:type="dxa"/>
            <w:shd w:val="clear" w:color="auto" w:fill="E2EFD9"/>
          </w:tcPr>
          <w:p w:rsidR="00A55470" w:rsidRPr="00C36F7C" w:rsidRDefault="00A55470" w:rsidP="008F680A">
            <w:pPr>
              <w:jc w:val="center"/>
              <w:rPr>
                <w:rFonts w:ascii="CG Times (WN)" w:hAnsi="CG Times (WN)"/>
              </w:rPr>
            </w:pPr>
            <w:r w:rsidRPr="006A7D24">
              <w:rPr>
                <w:rFonts w:ascii="CG Times (WN)" w:hAnsi="CG Times (WN)"/>
              </w:rPr>
              <w:t>-8.2324</w:t>
            </w:r>
          </w:p>
        </w:tc>
      </w:tr>
      <w:tr w:rsidR="00A55470" w:rsidTr="008F680A">
        <w:trPr>
          <w:jc w:val="center"/>
        </w:trPr>
        <w:tc>
          <w:tcPr>
            <w:tcW w:w="1384" w:type="dxa"/>
            <w:shd w:val="clear" w:color="auto" w:fill="E2EFD9"/>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1</w:t>
            </w:r>
          </w:p>
        </w:tc>
        <w:tc>
          <w:tcPr>
            <w:tcW w:w="2099" w:type="dxa"/>
            <w:shd w:val="clear" w:color="auto" w:fill="E2EFD9"/>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256</w:t>
            </w:r>
          </w:p>
        </w:tc>
        <w:tc>
          <w:tcPr>
            <w:tcW w:w="4309" w:type="dxa"/>
            <w:shd w:val="clear" w:color="auto" w:fill="E2EFD9"/>
            <w:vAlign w:val="center"/>
          </w:tcPr>
          <w:p w:rsidR="00A55470" w:rsidRPr="00A61C0F" w:rsidRDefault="00A55470" w:rsidP="008F680A">
            <w:pPr>
              <w:jc w:val="center"/>
              <w:rPr>
                <w:rFonts w:ascii="CG Times (WN)" w:hAnsi="CG Times (WN)"/>
                <w:lang w:eastAsia="zh-CN"/>
              </w:rPr>
            </w:pPr>
            <w:r w:rsidRPr="006A7D24">
              <w:rPr>
                <w:rFonts w:ascii="CG Times (WN)" w:hAnsi="CG Times (WN)"/>
                <w:lang w:eastAsia="zh-CN"/>
              </w:rPr>
              <w:t>-10.6801</w:t>
            </w:r>
          </w:p>
        </w:tc>
      </w:tr>
      <w:tr w:rsidR="00A55470" w:rsidTr="008F680A">
        <w:trPr>
          <w:trHeight w:val="60"/>
          <w:jc w:val="center"/>
        </w:trPr>
        <w:tc>
          <w:tcPr>
            <w:tcW w:w="1384" w:type="dxa"/>
            <w:shd w:val="clear" w:color="auto" w:fill="E2EFD9"/>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1</w:t>
            </w:r>
          </w:p>
        </w:tc>
        <w:tc>
          <w:tcPr>
            <w:tcW w:w="2099" w:type="dxa"/>
            <w:shd w:val="clear" w:color="auto" w:fill="E2EFD9"/>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512</w:t>
            </w:r>
          </w:p>
        </w:tc>
        <w:tc>
          <w:tcPr>
            <w:tcW w:w="4309" w:type="dxa"/>
            <w:shd w:val="clear" w:color="auto" w:fill="E2EFD9"/>
            <w:vAlign w:val="center"/>
          </w:tcPr>
          <w:p w:rsidR="00A55470" w:rsidRPr="00A61C0F" w:rsidRDefault="00A55470" w:rsidP="008F680A">
            <w:pPr>
              <w:jc w:val="center"/>
              <w:rPr>
                <w:rFonts w:ascii="CG Times (WN)" w:hAnsi="CG Times (WN)"/>
                <w:lang w:eastAsia="zh-CN"/>
              </w:rPr>
            </w:pPr>
            <w:r w:rsidRPr="00E2579D">
              <w:rPr>
                <w:rFonts w:ascii="CG Times (WN)" w:hAnsi="CG Times (WN)"/>
                <w:lang w:eastAsia="zh-CN"/>
              </w:rPr>
              <w:t>-13.0809</w:t>
            </w:r>
          </w:p>
        </w:tc>
      </w:tr>
      <w:tr w:rsidR="00A55470" w:rsidTr="008F680A">
        <w:trPr>
          <w:jc w:val="center"/>
        </w:trPr>
        <w:tc>
          <w:tcPr>
            <w:tcW w:w="1384" w:type="dxa"/>
            <w:shd w:val="clear" w:color="auto" w:fill="FFF2CC"/>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2</w:t>
            </w:r>
          </w:p>
        </w:tc>
        <w:tc>
          <w:tcPr>
            <w:tcW w:w="2099" w:type="dxa"/>
            <w:shd w:val="clear" w:color="auto" w:fill="FFF2CC"/>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16</w:t>
            </w:r>
          </w:p>
        </w:tc>
        <w:tc>
          <w:tcPr>
            <w:tcW w:w="4309" w:type="dxa"/>
            <w:shd w:val="clear" w:color="auto" w:fill="FFF2CC"/>
          </w:tcPr>
          <w:p w:rsidR="00A55470" w:rsidRPr="001A6401" w:rsidRDefault="00A55470" w:rsidP="008F680A">
            <w:pPr>
              <w:jc w:val="center"/>
              <w:rPr>
                <w:rFonts w:ascii="CG Times (WN)" w:hAnsi="CG Times (WN)"/>
              </w:rPr>
            </w:pPr>
            <w:r w:rsidRPr="006A7D24">
              <w:rPr>
                <w:rFonts w:ascii="CG Times (WN)" w:hAnsi="CG Times (WN)"/>
              </w:rPr>
              <w:t>0.3761</w:t>
            </w:r>
          </w:p>
        </w:tc>
      </w:tr>
      <w:tr w:rsidR="00A55470" w:rsidTr="008F680A">
        <w:trPr>
          <w:jc w:val="center"/>
        </w:trPr>
        <w:tc>
          <w:tcPr>
            <w:tcW w:w="1384" w:type="dxa"/>
            <w:shd w:val="clear" w:color="auto" w:fill="FFF2CC"/>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2</w:t>
            </w:r>
          </w:p>
        </w:tc>
        <w:tc>
          <w:tcPr>
            <w:tcW w:w="2099" w:type="dxa"/>
            <w:shd w:val="clear" w:color="auto" w:fill="FFF2CC"/>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32</w:t>
            </w:r>
          </w:p>
        </w:tc>
        <w:tc>
          <w:tcPr>
            <w:tcW w:w="4309" w:type="dxa"/>
            <w:shd w:val="clear" w:color="auto" w:fill="FFF2CC"/>
          </w:tcPr>
          <w:p w:rsidR="00A55470" w:rsidRPr="001A6401" w:rsidRDefault="00A55470" w:rsidP="008F680A">
            <w:pPr>
              <w:jc w:val="center"/>
              <w:rPr>
                <w:rFonts w:ascii="CG Times (WN)" w:hAnsi="CG Times (WN)"/>
              </w:rPr>
            </w:pPr>
            <w:r w:rsidRPr="006A7D24">
              <w:rPr>
                <w:rFonts w:ascii="CG Times (WN)" w:hAnsi="CG Times (WN)"/>
              </w:rPr>
              <w:t>-2.1218</w:t>
            </w:r>
          </w:p>
        </w:tc>
      </w:tr>
      <w:tr w:rsidR="00A55470" w:rsidTr="008F680A">
        <w:trPr>
          <w:jc w:val="center"/>
        </w:trPr>
        <w:tc>
          <w:tcPr>
            <w:tcW w:w="1384" w:type="dxa"/>
            <w:shd w:val="clear" w:color="auto" w:fill="FFF2CC"/>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2</w:t>
            </w:r>
          </w:p>
        </w:tc>
        <w:tc>
          <w:tcPr>
            <w:tcW w:w="2099" w:type="dxa"/>
            <w:shd w:val="clear" w:color="auto" w:fill="FFF2CC"/>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64</w:t>
            </w:r>
          </w:p>
        </w:tc>
        <w:tc>
          <w:tcPr>
            <w:tcW w:w="4309" w:type="dxa"/>
            <w:shd w:val="clear" w:color="auto" w:fill="FFF2CC"/>
          </w:tcPr>
          <w:p w:rsidR="00A55470" w:rsidRPr="001A6401" w:rsidRDefault="00A55470" w:rsidP="008F680A">
            <w:pPr>
              <w:jc w:val="center"/>
              <w:rPr>
                <w:rFonts w:ascii="CG Times (WN)" w:hAnsi="CG Times (WN)"/>
              </w:rPr>
            </w:pPr>
            <w:r w:rsidRPr="006A7D24">
              <w:rPr>
                <w:rFonts w:ascii="CG Times (WN)" w:hAnsi="CG Times (WN)"/>
              </w:rPr>
              <w:t>-3.5104</w:t>
            </w:r>
          </w:p>
        </w:tc>
      </w:tr>
      <w:tr w:rsidR="00A55470" w:rsidTr="008F680A">
        <w:trPr>
          <w:jc w:val="center"/>
        </w:trPr>
        <w:tc>
          <w:tcPr>
            <w:tcW w:w="1384" w:type="dxa"/>
            <w:shd w:val="clear" w:color="auto" w:fill="FFF2CC"/>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2</w:t>
            </w:r>
          </w:p>
        </w:tc>
        <w:tc>
          <w:tcPr>
            <w:tcW w:w="2099" w:type="dxa"/>
            <w:shd w:val="clear" w:color="auto" w:fill="FFF2CC"/>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128</w:t>
            </w:r>
          </w:p>
        </w:tc>
        <w:tc>
          <w:tcPr>
            <w:tcW w:w="4309" w:type="dxa"/>
            <w:shd w:val="clear" w:color="auto" w:fill="FFF2CC"/>
          </w:tcPr>
          <w:p w:rsidR="00A55470" w:rsidRPr="001A6401" w:rsidRDefault="00A55470" w:rsidP="008F680A">
            <w:pPr>
              <w:jc w:val="center"/>
              <w:rPr>
                <w:rFonts w:ascii="CG Times (WN)" w:hAnsi="CG Times (WN)"/>
              </w:rPr>
            </w:pPr>
            <w:r w:rsidRPr="006A7D24">
              <w:rPr>
                <w:rFonts w:ascii="CG Times (WN)" w:hAnsi="CG Times (WN)"/>
              </w:rPr>
              <w:t>-5.7699</w:t>
            </w:r>
          </w:p>
        </w:tc>
      </w:tr>
      <w:tr w:rsidR="00A55470" w:rsidTr="008F680A">
        <w:trPr>
          <w:jc w:val="center"/>
        </w:trPr>
        <w:tc>
          <w:tcPr>
            <w:tcW w:w="1384" w:type="dxa"/>
            <w:shd w:val="clear" w:color="auto" w:fill="FFF2CC"/>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2</w:t>
            </w:r>
          </w:p>
        </w:tc>
        <w:tc>
          <w:tcPr>
            <w:tcW w:w="2099" w:type="dxa"/>
            <w:shd w:val="clear" w:color="auto" w:fill="FFF2CC"/>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256</w:t>
            </w:r>
          </w:p>
        </w:tc>
        <w:tc>
          <w:tcPr>
            <w:tcW w:w="4309" w:type="dxa"/>
            <w:shd w:val="clear" w:color="auto" w:fill="FFF2CC"/>
            <w:vAlign w:val="center"/>
          </w:tcPr>
          <w:p w:rsidR="00A55470" w:rsidRPr="00A61C0F" w:rsidRDefault="00A55470" w:rsidP="008F680A">
            <w:pPr>
              <w:jc w:val="center"/>
              <w:rPr>
                <w:rFonts w:ascii="CG Times (WN)" w:hAnsi="CG Times (WN)"/>
                <w:lang w:eastAsia="zh-CN"/>
              </w:rPr>
            </w:pPr>
            <w:r w:rsidRPr="006A7D24">
              <w:rPr>
                <w:rFonts w:ascii="CG Times (WN)" w:hAnsi="CG Times (WN)"/>
                <w:lang w:eastAsia="zh-CN"/>
              </w:rPr>
              <w:t>-8.1984</w:t>
            </w:r>
          </w:p>
        </w:tc>
      </w:tr>
      <w:tr w:rsidR="00A55470" w:rsidTr="008F680A">
        <w:trPr>
          <w:jc w:val="center"/>
        </w:trPr>
        <w:tc>
          <w:tcPr>
            <w:tcW w:w="1384" w:type="dxa"/>
            <w:shd w:val="clear" w:color="auto" w:fill="FFF2CC"/>
            <w:vAlign w:val="center"/>
          </w:tcPr>
          <w:p w:rsidR="00A55470" w:rsidRPr="00A61C0F" w:rsidRDefault="00A55470" w:rsidP="008F680A">
            <w:pPr>
              <w:jc w:val="center"/>
              <w:rPr>
                <w:rFonts w:ascii="CG Times (WN)" w:hAnsi="CG Times (WN)"/>
                <w:b/>
                <w:lang w:eastAsia="zh-CN"/>
              </w:rPr>
            </w:pPr>
            <w:r>
              <w:rPr>
                <w:rFonts w:ascii="CG Times (WN)" w:hAnsi="CG Times (WN)"/>
                <w:b/>
                <w:lang w:eastAsia="zh-CN"/>
              </w:rPr>
              <w:t>2</w:t>
            </w:r>
          </w:p>
        </w:tc>
        <w:tc>
          <w:tcPr>
            <w:tcW w:w="2099" w:type="dxa"/>
            <w:shd w:val="clear" w:color="auto" w:fill="FFF2CC"/>
            <w:vAlign w:val="center"/>
          </w:tcPr>
          <w:p w:rsidR="00A55470" w:rsidRPr="00A61C0F" w:rsidRDefault="00A55470" w:rsidP="008F680A">
            <w:pPr>
              <w:jc w:val="center"/>
              <w:rPr>
                <w:rFonts w:ascii="CG Times (WN)" w:hAnsi="CG Times (WN)"/>
                <w:lang w:eastAsia="zh-CN"/>
              </w:rPr>
            </w:pPr>
            <w:r w:rsidRPr="00A61C0F">
              <w:rPr>
                <w:rFonts w:ascii="CG Times (WN)" w:hAnsi="CG Times (WN)"/>
                <w:lang w:eastAsia="zh-CN"/>
              </w:rPr>
              <w:t>512</w:t>
            </w:r>
          </w:p>
        </w:tc>
        <w:tc>
          <w:tcPr>
            <w:tcW w:w="4309" w:type="dxa"/>
            <w:shd w:val="clear" w:color="auto" w:fill="FFF2CC"/>
            <w:vAlign w:val="center"/>
          </w:tcPr>
          <w:p w:rsidR="00A55470" w:rsidRPr="00A61C0F" w:rsidRDefault="00A55470" w:rsidP="008F680A">
            <w:pPr>
              <w:jc w:val="center"/>
              <w:rPr>
                <w:rFonts w:ascii="CG Times (WN)" w:hAnsi="CG Times (WN)"/>
                <w:lang w:eastAsia="zh-CN"/>
              </w:rPr>
            </w:pPr>
            <w:r w:rsidRPr="00495783">
              <w:rPr>
                <w:rFonts w:ascii="CG Times (WN)" w:hAnsi="CG Times (WN)"/>
                <w:lang w:eastAsia="zh-CN"/>
              </w:rPr>
              <w:t>-11.7526</w:t>
            </w:r>
          </w:p>
        </w:tc>
      </w:tr>
    </w:tbl>
    <w:p w:rsidR="00A55470" w:rsidRDefault="00A55470" w:rsidP="00A55470"/>
    <w:p w:rsidR="00331939" w:rsidRDefault="00331939" w:rsidP="00FD6867">
      <w:pPr>
        <w:rPr>
          <w:lang w:val="en-US"/>
        </w:rPr>
      </w:pPr>
    </w:p>
    <w:p w:rsidR="00331939" w:rsidRDefault="00331939" w:rsidP="00FD6867">
      <w:pPr>
        <w:rPr>
          <w:lang w:val="en-US"/>
        </w:rPr>
      </w:pPr>
    </w:p>
    <w:p w:rsidR="00806888" w:rsidRPr="00B72150" w:rsidRDefault="00806888" w:rsidP="00EC10E6">
      <w:pPr>
        <w:pStyle w:val="Heading1"/>
        <w:jc w:val="both"/>
        <w:rPr>
          <w:lang w:val="en-US"/>
        </w:rPr>
      </w:pPr>
      <w:r w:rsidRPr="00B72150">
        <w:rPr>
          <w:lang w:val="en-US"/>
        </w:rPr>
        <w:t>Reference</w:t>
      </w:r>
    </w:p>
    <w:p w:rsidR="00E85306" w:rsidRDefault="00E85306" w:rsidP="00E85306">
      <w:pPr>
        <w:spacing w:after="120"/>
        <w:ind w:left="720" w:hanging="720"/>
        <w:rPr>
          <w:lang w:val="en-US"/>
        </w:rPr>
      </w:pPr>
      <w:bookmarkStart w:id="1" w:name="_Ref430611759"/>
      <w:bookmarkStart w:id="2" w:name="_Ref431017336"/>
      <w:r>
        <w:rPr>
          <w:lang w:val="en-US"/>
        </w:rPr>
        <w:t>[1]</w:t>
      </w:r>
      <w:r>
        <w:rPr>
          <w:lang w:val="en-US"/>
        </w:rPr>
        <w:tab/>
        <w:t>R1-163593</w:t>
      </w:r>
      <w:r>
        <w:rPr>
          <w:lang w:val="en-US"/>
        </w:rPr>
        <w:tab/>
        <w:t>“Introduction of NB-IoT”, Ericsson, RAN1 #84bis</w:t>
      </w:r>
    </w:p>
    <w:p w:rsidR="00E85306" w:rsidRDefault="00E85306" w:rsidP="00E85306">
      <w:pPr>
        <w:spacing w:after="120"/>
        <w:ind w:left="720" w:hanging="720"/>
        <w:rPr>
          <w:lang w:val="en-US"/>
        </w:rPr>
      </w:pPr>
      <w:r>
        <w:rPr>
          <w:lang w:val="en-US"/>
        </w:rPr>
        <w:t>[2]</w:t>
      </w:r>
      <w:r>
        <w:rPr>
          <w:lang w:val="en-US"/>
        </w:rPr>
        <w:tab/>
        <w:t>R1-165971</w:t>
      </w:r>
      <w:r>
        <w:rPr>
          <w:lang w:val="en-US"/>
        </w:rPr>
        <w:tab/>
        <w:t>36.211 CR, “Intorduction of NB-IoT”, Ericsson, RAN1 #85</w:t>
      </w:r>
    </w:p>
    <w:p w:rsidR="00E85306" w:rsidRDefault="00E85306" w:rsidP="00E85306">
      <w:pPr>
        <w:spacing w:after="120"/>
        <w:ind w:left="720" w:hanging="720"/>
        <w:rPr>
          <w:lang w:val="en-US"/>
        </w:rPr>
      </w:pPr>
      <w:r>
        <w:rPr>
          <w:lang w:val="en-US"/>
        </w:rPr>
        <w:t>[3]</w:t>
      </w:r>
      <w:r>
        <w:rPr>
          <w:lang w:val="en-US"/>
        </w:rPr>
        <w:tab/>
        <w:t>R1-163409</w:t>
      </w:r>
      <w:r>
        <w:rPr>
          <w:lang w:val="en-US"/>
        </w:rPr>
        <w:tab/>
        <w:t>“Draft 36213 for NB-IoT”, RAN1 #84bis</w:t>
      </w:r>
    </w:p>
    <w:p w:rsidR="00E85306" w:rsidRDefault="00E85306" w:rsidP="00E85306">
      <w:pPr>
        <w:spacing w:after="120"/>
        <w:ind w:left="720" w:hanging="720"/>
        <w:rPr>
          <w:lang w:val="en-US"/>
        </w:rPr>
      </w:pPr>
      <w:r>
        <w:rPr>
          <w:lang w:val="en-US"/>
        </w:rPr>
        <w:t>[4]</w:t>
      </w:r>
      <w:r>
        <w:rPr>
          <w:lang w:val="en-US"/>
        </w:rPr>
        <w:tab/>
        <w:t>R2-163221</w:t>
      </w:r>
      <w:r>
        <w:rPr>
          <w:lang w:val="en-US"/>
        </w:rPr>
        <w:tab/>
        <w:t>“</w:t>
      </w:r>
      <w:r w:rsidRPr="006675E4">
        <w:rPr>
          <w:noProof/>
        </w:rPr>
        <w:t xml:space="preserve">36.331 Running CR to capture agreements on </w:t>
      </w:r>
      <w:r w:rsidRPr="006675E4">
        <w:rPr>
          <w:noProof/>
          <w:lang w:eastAsia="zh-CN"/>
        </w:rPr>
        <w:t>NB-I</w:t>
      </w:r>
      <w:r w:rsidRPr="006675E4">
        <w:rPr>
          <w:rFonts w:hint="eastAsia"/>
          <w:noProof/>
          <w:lang w:eastAsia="zh-CN"/>
        </w:rPr>
        <w:t>oT</w:t>
      </w:r>
      <w:r>
        <w:rPr>
          <w:lang w:val="en-US"/>
        </w:rPr>
        <w:t>”, Huawei, RAN2 NB-IoT ad hoc</w:t>
      </w:r>
    </w:p>
    <w:p w:rsidR="00574598" w:rsidRDefault="00574598" w:rsidP="00E85306">
      <w:pPr>
        <w:spacing w:after="120"/>
        <w:ind w:left="720" w:hanging="720"/>
        <w:rPr>
          <w:lang w:val="en-US"/>
        </w:rPr>
      </w:pPr>
      <w:r>
        <w:rPr>
          <w:lang w:val="en-US"/>
        </w:rPr>
        <w:t>[</w:t>
      </w:r>
      <w:r w:rsidR="00E85306">
        <w:rPr>
          <w:lang w:val="en-US"/>
        </w:rPr>
        <w:t>5</w:t>
      </w:r>
      <w:r>
        <w:rPr>
          <w:lang w:val="en-US"/>
        </w:rPr>
        <w:t>]</w:t>
      </w:r>
      <w:r>
        <w:rPr>
          <w:lang w:val="en-US"/>
        </w:rPr>
        <w:tab/>
        <w:t>R4-</w:t>
      </w:r>
      <w:r w:rsidR="00A35EFB">
        <w:rPr>
          <w:lang w:val="en-US"/>
        </w:rPr>
        <w:t>79AH-0161</w:t>
      </w:r>
      <w:r>
        <w:rPr>
          <w:lang w:val="en-US"/>
        </w:rPr>
        <w:tab/>
        <w:t>“</w:t>
      </w:r>
      <w:r w:rsidR="00A35EFB">
        <w:rPr>
          <w:lang w:val="en-US"/>
        </w:rPr>
        <w:t>Updated simulation assumptions for NB-IoT UE demodulation</w:t>
      </w:r>
      <w:r>
        <w:rPr>
          <w:lang w:val="en-US"/>
        </w:rPr>
        <w:t>”</w:t>
      </w:r>
      <w:r w:rsidR="004614DE">
        <w:rPr>
          <w:lang w:val="en-US"/>
        </w:rPr>
        <w:t xml:space="preserve">, </w:t>
      </w:r>
      <w:r w:rsidR="00A35EFB" w:rsidRPr="00A35EFB">
        <w:rPr>
          <w:lang w:val="en-US"/>
        </w:rPr>
        <w:t>Huawei, HiSilicon, Ericsson, Qualcomm, Samsung, ZTE</w:t>
      </w:r>
      <w:r w:rsidR="00A35EFB">
        <w:rPr>
          <w:lang w:val="en-US"/>
        </w:rPr>
        <w:t xml:space="preserve">, </w:t>
      </w:r>
      <w:r w:rsidR="004614DE">
        <w:rPr>
          <w:lang w:val="en-US"/>
        </w:rPr>
        <w:t>RAN4 #79</w:t>
      </w:r>
      <w:r w:rsidR="00A35EFB">
        <w:rPr>
          <w:lang w:val="en-US"/>
        </w:rPr>
        <w:t>AH</w:t>
      </w:r>
    </w:p>
    <w:p w:rsidR="009641C7" w:rsidRDefault="009641C7" w:rsidP="007C7874">
      <w:pPr>
        <w:spacing w:after="120"/>
        <w:ind w:left="720" w:hanging="720"/>
        <w:rPr>
          <w:lang w:val="en-US"/>
        </w:rPr>
      </w:pPr>
    </w:p>
    <w:p w:rsidR="009641C7" w:rsidRDefault="009641C7" w:rsidP="007C7874">
      <w:pPr>
        <w:spacing w:after="120"/>
        <w:ind w:left="720" w:hanging="720"/>
        <w:rPr>
          <w:lang w:val="en-US"/>
        </w:rPr>
      </w:pPr>
      <w:bookmarkStart w:id="3" w:name="_GoBack"/>
      <w:bookmarkEnd w:id="1"/>
      <w:bookmarkEnd w:id="2"/>
      <w:bookmarkEnd w:id="3"/>
    </w:p>
    <w:sectPr w:rsidR="009641C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40E" w:rsidRDefault="00FD640E" w:rsidP="0099206E">
      <w:r>
        <w:separator/>
      </w:r>
    </w:p>
  </w:endnote>
  <w:endnote w:type="continuationSeparator" w:id="0">
    <w:p w:rsidR="00FD640E" w:rsidRDefault="00FD640E"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40E" w:rsidRDefault="00FD640E" w:rsidP="0099206E">
      <w:r>
        <w:separator/>
      </w:r>
    </w:p>
  </w:footnote>
  <w:footnote w:type="continuationSeparator" w:id="0">
    <w:p w:rsidR="00FD640E" w:rsidRDefault="00FD640E"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A4267AE"/>
    <w:multiLevelType w:val="hybridMultilevel"/>
    <w:tmpl w:val="CF906DEE"/>
    <w:lvl w:ilvl="0" w:tplc="3DE4DB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476061"/>
    <w:multiLevelType w:val="hybridMultilevel"/>
    <w:tmpl w:val="79565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3"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6"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2"/>
  </w:num>
  <w:num w:numId="3">
    <w:abstractNumId w:val="15"/>
  </w:num>
  <w:num w:numId="4">
    <w:abstractNumId w:val="18"/>
  </w:num>
  <w:num w:numId="5">
    <w:abstractNumId w:val="9"/>
  </w:num>
  <w:num w:numId="6">
    <w:abstractNumId w:val="29"/>
  </w:num>
  <w:num w:numId="7">
    <w:abstractNumId w:val="24"/>
  </w:num>
  <w:num w:numId="8">
    <w:abstractNumId w:val="33"/>
  </w:num>
  <w:num w:numId="9">
    <w:abstractNumId w:val="39"/>
  </w:num>
  <w:num w:numId="10">
    <w:abstractNumId w:val="20"/>
  </w:num>
  <w:num w:numId="11">
    <w:abstractNumId w:val="36"/>
  </w:num>
  <w:num w:numId="12">
    <w:abstractNumId w:val="17"/>
  </w:num>
  <w:num w:numId="13">
    <w:abstractNumId w:val="25"/>
  </w:num>
  <w:num w:numId="14">
    <w:abstractNumId w:val="27"/>
  </w:num>
  <w:num w:numId="15">
    <w:abstractNumId w:val="5"/>
  </w:num>
  <w:num w:numId="16">
    <w:abstractNumId w:val="34"/>
  </w:num>
  <w:num w:numId="17">
    <w:abstractNumId w:val="7"/>
  </w:num>
  <w:num w:numId="18">
    <w:abstractNumId w:val="10"/>
  </w:num>
  <w:num w:numId="19">
    <w:abstractNumId w:val="6"/>
  </w:num>
  <w:num w:numId="20">
    <w:abstractNumId w:val="26"/>
  </w:num>
  <w:num w:numId="21">
    <w:abstractNumId w:val="12"/>
  </w:num>
  <w:num w:numId="22">
    <w:abstractNumId w:val="2"/>
  </w:num>
  <w:num w:numId="23">
    <w:abstractNumId w:val="38"/>
  </w:num>
  <w:num w:numId="24">
    <w:abstractNumId w:val="3"/>
  </w:num>
  <w:num w:numId="25">
    <w:abstractNumId w:val="0"/>
  </w:num>
  <w:num w:numId="26">
    <w:abstractNumId w:val="8"/>
  </w:num>
  <w:num w:numId="27">
    <w:abstractNumId w:val="21"/>
  </w:num>
  <w:num w:numId="28">
    <w:abstractNumId w:val="23"/>
  </w:num>
  <w:num w:numId="29">
    <w:abstractNumId w:val="35"/>
  </w:num>
  <w:num w:numId="30">
    <w:abstractNumId w:val="14"/>
  </w:num>
  <w:num w:numId="31">
    <w:abstractNumId w:val="37"/>
  </w:num>
  <w:num w:numId="32">
    <w:abstractNumId w:val="30"/>
  </w:num>
  <w:num w:numId="33">
    <w:abstractNumId w:val="31"/>
  </w:num>
  <w:num w:numId="34">
    <w:abstractNumId w:val="13"/>
  </w:num>
  <w:num w:numId="35">
    <w:abstractNumId w:val="28"/>
  </w:num>
  <w:num w:numId="36">
    <w:abstractNumId w:val="1"/>
  </w:num>
  <w:num w:numId="37">
    <w:abstractNumId w:val="11"/>
  </w:num>
  <w:num w:numId="38">
    <w:abstractNumId w:val="40"/>
  </w:num>
  <w:num w:numId="39">
    <w:abstractNumId w:val="4"/>
  </w:num>
  <w:num w:numId="40">
    <w:abstractNumId w:val="22"/>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307DB"/>
    <w:rsid w:val="000311AF"/>
    <w:rsid w:val="00031447"/>
    <w:rsid w:val="0003243A"/>
    <w:rsid w:val="0003373D"/>
    <w:rsid w:val="00033D97"/>
    <w:rsid w:val="00033DE6"/>
    <w:rsid w:val="00034E0C"/>
    <w:rsid w:val="00037D4A"/>
    <w:rsid w:val="000401DC"/>
    <w:rsid w:val="0004061E"/>
    <w:rsid w:val="0004356A"/>
    <w:rsid w:val="00043DC9"/>
    <w:rsid w:val="0004460E"/>
    <w:rsid w:val="000454CF"/>
    <w:rsid w:val="00051024"/>
    <w:rsid w:val="00052632"/>
    <w:rsid w:val="00052E51"/>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62E4"/>
    <w:rsid w:val="00146C6F"/>
    <w:rsid w:val="00150523"/>
    <w:rsid w:val="00152E6C"/>
    <w:rsid w:val="00155082"/>
    <w:rsid w:val="001573C8"/>
    <w:rsid w:val="00161235"/>
    <w:rsid w:val="0016303D"/>
    <w:rsid w:val="00170648"/>
    <w:rsid w:val="00170EC2"/>
    <w:rsid w:val="001712C3"/>
    <w:rsid w:val="00172B1C"/>
    <w:rsid w:val="00176B35"/>
    <w:rsid w:val="00176C30"/>
    <w:rsid w:val="00182A56"/>
    <w:rsid w:val="001843F8"/>
    <w:rsid w:val="00184D3C"/>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A02"/>
    <w:rsid w:val="001F20DF"/>
    <w:rsid w:val="001F2FA4"/>
    <w:rsid w:val="001F3438"/>
    <w:rsid w:val="001F507C"/>
    <w:rsid w:val="001F7AF1"/>
    <w:rsid w:val="0020031D"/>
    <w:rsid w:val="00201700"/>
    <w:rsid w:val="00203127"/>
    <w:rsid w:val="00203A11"/>
    <w:rsid w:val="002051CE"/>
    <w:rsid w:val="00206E2B"/>
    <w:rsid w:val="0020793A"/>
    <w:rsid w:val="002131AC"/>
    <w:rsid w:val="00213C2A"/>
    <w:rsid w:val="00215315"/>
    <w:rsid w:val="00216C7F"/>
    <w:rsid w:val="0021724B"/>
    <w:rsid w:val="00221416"/>
    <w:rsid w:val="00221779"/>
    <w:rsid w:val="00221895"/>
    <w:rsid w:val="00221BD9"/>
    <w:rsid w:val="00223FE6"/>
    <w:rsid w:val="00224E0D"/>
    <w:rsid w:val="00225332"/>
    <w:rsid w:val="00225EE5"/>
    <w:rsid w:val="0022738A"/>
    <w:rsid w:val="002276C9"/>
    <w:rsid w:val="00231C2A"/>
    <w:rsid w:val="002321FD"/>
    <w:rsid w:val="0023390F"/>
    <w:rsid w:val="002342F2"/>
    <w:rsid w:val="00234960"/>
    <w:rsid w:val="002403D2"/>
    <w:rsid w:val="00240F21"/>
    <w:rsid w:val="0024152E"/>
    <w:rsid w:val="00242497"/>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2804"/>
    <w:rsid w:val="00273F93"/>
    <w:rsid w:val="00274088"/>
    <w:rsid w:val="00280712"/>
    <w:rsid w:val="00280723"/>
    <w:rsid w:val="0028077C"/>
    <w:rsid w:val="002807D6"/>
    <w:rsid w:val="002809FE"/>
    <w:rsid w:val="00280C7C"/>
    <w:rsid w:val="00280F28"/>
    <w:rsid w:val="002813AA"/>
    <w:rsid w:val="00282815"/>
    <w:rsid w:val="002831E1"/>
    <w:rsid w:val="00283E8E"/>
    <w:rsid w:val="00285ED9"/>
    <w:rsid w:val="00286AD4"/>
    <w:rsid w:val="00287D40"/>
    <w:rsid w:val="00290BB3"/>
    <w:rsid w:val="00293475"/>
    <w:rsid w:val="002971D1"/>
    <w:rsid w:val="0029743E"/>
    <w:rsid w:val="002A0402"/>
    <w:rsid w:val="002A1B70"/>
    <w:rsid w:val="002A45AA"/>
    <w:rsid w:val="002A569A"/>
    <w:rsid w:val="002A5F7B"/>
    <w:rsid w:val="002A60FB"/>
    <w:rsid w:val="002A7CDF"/>
    <w:rsid w:val="002B1502"/>
    <w:rsid w:val="002B1763"/>
    <w:rsid w:val="002B7B7F"/>
    <w:rsid w:val="002C21BA"/>
    <w:rsid w:val="002C452F"/>
    <w:rsid w:val="002C4CA0"/>
    <w:rsid w:val="002C6643"/>
    <w:rsid w:val="002C6C76"/>
    <w:rsid w:val="002C7A6C"/>
    <w:rsid w:val="002C7A74"/>
    <w:rsid w:val="002D0BAC"/>
    <w:rsid w:val="002D15EB"/>
    <w:rsid w:val="002D2954"/>
    <w:rsid w:val="002D2D2E"/>
    <w:rsid w:val="002D6281"/>
    <w:rsid w:val="002E08E1"/>
    <w:rsid w:val="002F1A43"/>
    <w:rsid w:val="002F1A84"/>
    <w:rsid w:val="002F228A"/>
    <w:rsid w:val="002F4E33"/>
    <w:rsid w:val="002F5CC8"/>
    <w:rsid w:val="002F70F4"/>
    <w:rsid w:val="002F7218"/>
    <w:rsid w:val="002F77E2"/>
    <w:rsid w:val="003020D8"/>
    <w:rsid w:val="0030266B"/>
    <w:rsid w:val="00303CB4"/>
    <w:rsid w:val="00303E32"/>
    <w:rsid w:val="00304DA3"/>
    <w:rsid w:val="003063B5"/>
    <w:rsid w:val="003071B4"/>
    <w:rsid w:val="00312663"/>
    <w:rsid w:val="00312BE4"/>
    <w:rsid w:val="00313057"/>
    <w:rsid w:val="0031313A"/>
    <w:rsid w:val="00313AD3"/>
    <w:rsid w:val="00316343"/>
    <w:rsid w:val="00317E53"/>
    <w:rsid w:val="00323484"/>
    <w:rsid w:val="0032368C"/>
    <w:rsid w:val="00323CBE"/>
    <w:rsid w:val="00323EEF"/>
    <w:rsid w:val="0032435B"/>
    <w:rsid w:val="003271FC"/>
    <w:rsid w:val="0033127B"/>
    <w:rsid w:val="00331939"/>
    <w:rsid w:val="00333864"/>
    <w:rsid w:val="0033744D"/>
    <w:rsid w:val="00337E10"/>
    <w:rsid w:val="00340FD7"/>
    <w:rsid w:val="003551D9"/>
    <w:rsid w:val="00355B87"/>
    <w:rsid w:val="003578F5"/>
    <w:rsid w:val="00357CED"/>
    <w:rsid w:val="0036270F"/>
    <w:rsid w:val="00362FBF"/>
    <w:rsid w:val="00363049"/>
    <w:rsid w:val="003634A8"/>
    <w:rsid w:val="003634D4"/>
    <w:rsid w:val="003639D3"/>
    <w:rsid w:val="00365E16"/>
    <w:rsid w:val="003662E5"/>
    <w:rsid w:val="0036653A"/>
    <w:rsid w:val="003666DA"/>
    <w:rsid w:val="00366ED2"/>
    <w:rsid w:val="003675B1"/>
    <w:rsid w:val="003713AB"/>
    <w:rsid w:val="0037238C"/>
    <w:rsid w:val="00374D23"/>
    <w:rsid w:val="003751B1"/>
    <w:rsid w:val="00376F13"/>
    <w:rsid w:val="00377FDE"/>
    <w:rsid w:val="00380423"/>
    <w:rsid w:val="003809A3"/>
    <w:rsid w:val="0038232A"/>
    <w:rsid w:val="00385AF7"/>
    <w:rsid w:val="00390461"/>
    <w:rsid w:val="003906E2"/>
    <w:rsid w:val="00395770"/>
    <w:rsid w:val="00395ADA"/>
    <w:rsid w:val="003972A0"/>
    <w:rsid w:val="003A02A4"/>
    <w:rsid w:val="003A2A39"/>
    <w:rsid w:val="003A2C89"/>
    <w:rsid w:val="003A2E1F"/>
    <w:rsid w:val="003A7391"/>
    <w:rsid w:val="003A7AB0"/>
    <w:rsid w:val="003B38F5"/>
    <w:rsid w:val="003B60AB"/>
    <w:rsid w:val="003C3DAA"/>
    <w:rsid w:val="003C6184"/>
    <w:rsid w:val="003C6804"/>
    <w:rsid w:val="003C7562"/>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2A75"/>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714"/>
    <w:rsid w:val="0045230E"/>
    <w:rsid w:val="0045398D"/>
    <w:rsid w:val="00454BCD"/>
    <w:rsid w:val="004564F4"/>
    <w:rsid w:val="004568B9"/>
    <w:rsid w:val="004614DE"/>
    <w:rsid w:val="00463497"/>
    <w:rsid w:val="004641F1"/>
    <w:rsid w:val="00464996"/>
    <w:rsid w:val="004677A9"/>
    <w:rsid w:val="004714B7"/>
    <w:rsid w:val="00471C85"/>
    <w:rsid w:val="004747C6"/>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4AD5"/>
    <w:rsid w:val="004A024C"/>
    <w:rsid w:val="004A03D0"/>
    <w:rsid w:val="004A51F5"/>
    <w:rsid w:val="004A5F75"/>
    <w:rsid w:val="004B2294"/>
    <w:rsid w:val="004B54AC"/>
    <w:rsid w:val="004B5E88"/>
    <w:rsid w:val="004B7373"/>
    <w:rsid w:val="004B79F6"/>
    <w:rsid w:val="004C0C91"/>
    <w:rsid w:val="004C0F6A"/>
    <w:rsid w:val="004C2E84"/>
    <w:rsid w:val="004C3FF3"/>
    <w:rsid w:val="004D04A9"/>
    <w:rsid w:val="004D1D2E"/>
    <w:rsid w:val="004D24BE"/>
    <w:rsid w:val="004D5B9A"/>
    <w:rsid w:val="004D65FF"/>
    <w:rsid w:val="004D7669"/>
    <w:rsid w:val="004E1D34"/>
    <w:rsid w:val="004E5382"/>
    <w:rsid w:val="004E74D2"/>
    <w:rsid w:val="004E7D32"/>
    <w:rsid w:val="004F4EA5"/>
    <w:rsid w:val="004F53C8"/>
    <w:rsid w:val="004F701B"/>
    <w:rsid w:val="004F794F"/>
    <w:rsid w:val="004F7B25"/>
    <w:rsid w:val="00501EB6"/>
    <w:rsid w:val="00504B31"/>
    <w:rsid w:val="005079C6"/>
    <w:rsid w:val="00511100"/>
    <w:rsid w:val="0051260A"/>
    <w:rsid w:val="00513168"/>
    <w:rsid w:val="005145EB"/>
    <w:rsid w:val="00520448"/>
    <w:rsid w:val="00520B92"/>
    <w:rsid w:val="0052229F"/>
    <w:rsid w:val="005232D2"/>
    <w:rsid w:val="005243BB"/>
    <w:rsid w:val="005267B5"/>
    <w:rsid w:val="0052707C"/>
    <w:rsid w:val="005275CA"/>
    <w:rsid w:val="00527FAC"/>
    <w:rsid w:val="0053443B"/>
    <w:rsid w:val="005368DF"/>
    <w:rsid w:val="00536F07"/>
    <w:rsid w:val="0053704B"/>
    <w:rsid w:val="00540AF3"/>
    <w:rsid w:val="00543C28"/>
    <w:rsid w:val="00543F57"/>
    <w:rsid w:val="005468B4"/>
    <w:rsid w:val="0054735E"/>
    <w:rsid w:val="00547D6A"/>
    <w:rsid w:val="0055096E"/>
    <w:rsid w:val="00551A87"/>
    <w:rsid w:val="00553F90"/>
    <w:rsid w:val="00553FA2"/>
    <w:rsid w:val="00554074"/>
    <w:rsid w:val="0055499F"/>
    <w:rsid w:val="005551B4"/>
    <w:rsid w:val="00555351"/>
    <w:rsid w:val="00555DEB"/>
    <w:rsid w:val="00556532"/>
    <w:rsid w:val="0055699C"/>
    <w:rsid w:val="0055757F"/>
    <w:rsid w:val="00560617"/>
    <w:rsid w:val="00563878"/>
    <w:rsid w:val="00563EF0"/>
    <w:rsid w:val="00564A3B"/>
    <w:rsid w:val="00566561"/>
    <w:rsid w:val="00572630"/>
    <w:rsid w:val="005736BF"/>
    <w:rsid w:val="00573926"/>
    <w:rsid w:val="00574598"/>
    <w:rsid w:val="00576392"/>
    <w:rsid w:val="005777DB"/>
    <w:rsid w:val="005806AC"/>
    <w:rsid w:val="00580888"/>
    <w:rsid w:val="00582658"/>
    <w:rsid w:val="005870AF"/>
    <w:rsid w:val="0058728C"/>
    <w:rsid w:val="005923FB"/>
    <w:rsid w:val="00593093"/>
    <w:rsid w:val="0059616C"/>
    <w:rsid w:val="00596274"/>
    <w:rsid w:val="00596DE5"/>
    <w:rsid w:val="005A21E6"/>
    <w:rsid w:val="005A5274"/>
    <w:rsid w:val="005A5897"/>
    <w:rsid w:val="005A6336"/>
    <w:rsid w:val="005A6DDF"/>
    <w:rsid w:val="005B1B27"/>
    <w:rsid w:val="005B2DBE"/>
    <w:rsid w:val="005B31F1"/>
    <w:rsid w:val="005B3306"/>
    <w:rsid w:val="005B4C8C"/>
    <w:rsid w:val="005B7C4A"/>
    <w:rsid w:val="005C15C6"/>
    <w:rsid w:val="005C2756"/>
    <w:rsid w:val="005C2FFE"/>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0880"/>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5209"/>
    <w:rsid w:val="00645B82"/>
    <w:rsid w:val="00646124"/>
    <w:rsid w:val="00647C44"/>
    <w:rsid w:val="00650B8D"/>
    <w:rsid w:val="00651661"/>
    <w:rsid w:val="00651E0F"/>
    <w:rsid w:val="00651F67"/>
    <w:rsid w:val="00653A00"/>
    <w:rsid w:val="00654183"/>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5D9B"/>
    <w:rsid w:val="00676ED6"/>
    <w:rsid w:val="0067780F"/>
    <w:rsid w:val="00680FF4"/>
    <w:rsid w:val="00681406"/>
    <w:rsid w:val="00681F28"/>
    <w:rsid w:val="00683ECB"/>
    <w:rsid w:val="006847F1"/>
    <w:rsid w:val="00685C91"/>
    <w:rsid w:val="0068719D"/>
    <w:rsid w:val="00694BA6"/>
    <w:rsid w:val="006A0A1E"/>
    <w:rsid w:val="006A0CE9"/>
    <w:rsid w:val="006A2BD1"/>
    <w:rsid w:val="006A45CC"/>
    <w:rsid w:val="006A5500"/>
    <w:rsid w:val="006A5F32"/>
    <w:rsid w:val="006A6FDC"/>
    <w:rsid w:val="006A7986"/>
    <w:rsid w:val="006B0C3E"/>
    <w:rsid w:val="006B0E2D"/>
    <w:rsid w:val="006B109D"/>
    <w:rsid w:val="006B1279"/>
    <w:rsid w:val="006B1AEA"/>
    <w:rsid w:val="006B1D1A"/>
    <w:rsid w:val="006B3AFC"/>
    <w:rsid w:val="006B3E5E"/>
    <w:rsid w:val="006B4ECE"/>
    <w:rsid w:val="006B5F2B"/>
    <w:rsid w:val="006C1DE6"/>
    <w:rsid w:val="006C210C"/>
    <w:rsid w:val="006C2929"/>
    <w:rsid w:val="006C3E3C"/>
    <w:rsid w:val="006C41CB"/>
    <w:rsid w:val="006C445B"/>
    <w:rsid w:val="006D07C8"/>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06D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0BA2"/>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6BAF"/>
    <w:rsid w:val="007C00B9"/>
    <w:rsid w:val="007C0AB3"/>
    <w:rsid w:val="007C0D85"/>
    <w:rsid w:val="007C0F44"/>
    <w:rsid w:val="007C0FB6"/>
    <w:rsid w:val="007C1257"/>
    <w:rsid w:val="007C1A2B"/>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6A1C"/>
    <w:rsid w:val="007F7B1E"/>
    <w:rsid w:val="00800EF6"/>
    <w:rsid w:val="00801A82"/>
    <w:rsid w:val="008022F0"/>
    <w:rsid w:val="00802E70"/>
    <w:rsid w:val="00805B48"/>
    <w:rsid w:val="0080686C"/>
    <w:rsid w:val="00806888"/>
    <w:rsid w:val="00806C8A"/>
    <w:rsid w:val="00806D1A"/>
    <w:rsid w:val="0081081C"/>
    <w:rsid w:val="00810A11"/>
    <w:rsid w:val="00813D8A"/>
    <w:rsid w:val="008150F4"/>
    <w:rsid w:val="00815EFB"/>
    <w:rsid w:val="008162F1"/>
    <w:rsid w:val="00820C5E"/>
    <w:rsid w:val="008215CA"/>
    <w:rsid w:val="00821F0B"/>
    <w:rsid w:val="00821F9B"/>
    <w:rsid w:val="008224B1"/>
    <w:rsid w:val="008228BB"/>
    <w:rsid w:val="008237F3"/>
    <w:rsid w:val="00824C0F"/>
    <w:rsid w:val="00826899"/>
    <w:rsid w:val="00830A20"/>
    <w:rsid w:val="00831AA0"/>
    <w:rsid w:val="0083269C"/>
    <w:rsid w:val="00832F3D"/>
    <w:rsid w:val="00833F2F"/>
    <w:rsid w:val="0083544B"/>
    <w:rsid w:val="00837562"/>
    <w:rsid w:val="0083760A"/>
    <w:rsid w:val="00837DF2"/>
    <w:rsid w:val="008404B2"/>
    <w:rsid w:val="00845520"/>
    <w:rsid w:val="00850C2A"/>
    <w:rsid w:val="008515A9"/>
    <w:rsid w:val="00853325"/>
    <w:rsid w:val="00854909"/>
    <w:rsid w:val="00856989"/>
    <w:rsid w:val="0085765D"/>
    <w:rsid w:val="0085775F"/>
    <w:rsid w:val="008578E7"/>
    <w:rsid w:val="00860D5D"/>
    <w:rsid w:val="008612B7"/>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4E10"/>
    <w:rsid w:val="008A7A21"/>
    <w:rsid w:val="008B09EC"/>
    <w:rsid w:val="008B1569"/>
    <w:rsid w:val="008B17C0"/>
    <w:rsid w:val="008B1E4B"/>
    <w:rsid w:val="008B3298"/>
    <w:rsid w:val="008B5B66"/>
    <w:rsid w:val="008B7593"/>
    <w:rsid w:val="008B7723"/>
    <w:rsid w:val="008C7791"/>
    <w:rsid w:val="008D0290"/>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37AD"/>
    <w:rsid w:val="009641C7"/>
    <w:rsid w:val="009648A3"/>
    <w:rsid w:val="00964A94"/>
    <w:rsid w:val="00966060"/>
    <w:rsid w:val="00966FC5"/>
    <w:rsid w:val="00972CF6"/>
    <w:rsid w:val="00973A6A"/>
    <w:rsid w:val="009759F4"/>
    <w:rsid w:val="00976F0A"/>
    <w:rsid w:val="009776B3"/>
    <w:rsid w:val="00977B55"/>
    <w:rsid w:val="009800AB"/>
    <w:rsid w:val="0098150C"/>
    <w:rsid w:val="00981AA2"/>
    <w:rsid w:val="00981E83"/>
    <w:rsid w:val="00982B5F"/>
    <w:rsid w:val="00982FEA"/>
    <w:rsid w:val="00983917"/>
    <w:rsid w:val="00983AEB"/>
    <w:rsid w:val="0098494E"/>
    <w:rsid w:val="00985295"/>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0BE7"/>
    <w:rsid w:val="009E22B5"/>
    <w:rsid w:val="009E38E5"/>
    <w:rsid w:val="009E450D"/>
    <w:rsid w:val="009E5C50"/>
    <w:rsid w:val="009F38FF"/>
    <w:rsid w:val="009F5F42"/>
    <w:rsid w:val="009F7536"/>
    <w:rsid w:val="00A009B7"/>
    <w:rsid w:val="00A03B29"/>
    <w:rsid w:val="00A03B88"/>
    <w:rsid w:val="00A047E6"/>
    <w:rsid w:val="00A05970"/>
    <w:rsid w:val="00A10C74"/>
    <w:rsid w:val="00A10E91"/>
    <w:rsid w:val="00A11671"/>
    <w:rsid w:val="00A1251C"/>
    <w:rsid w:val="00A12712"/>
    <w:rsid w:val="00A13317"/>
    <w:rsid w:val="00A13968"/>
    <w:rsid w:val="00A151F4"/>
    <w:rsid w:val="00A15BF9"/>
    <w:rsid w:val="00A16C45"/>
    <w:rsid w:val="00A20CB9"/>
    <w:rsid w:val="00A21DF3"/>
    <w:rsid w:val="00A22A98"/>
    <w:rsid w:val="00A24007"/>
    <w:rsid w:val="00A265EF"/>
    <w:rsid w:val="00A2730D"/>
    <w:rsid w:val="00A300BB"/>
    <w:rsid w:val="00A331AE"/>
    <w:rsid w:val="00A33C3A"/>
    <w:rsid w:val="00A34203"/>
    <w:rsid w:val="00A35529"/>
    <w:rsid w:val="00A35EFB"/>
    <w:rsid w:val="00A36A32"/>
    <w:rsid w:val="00A376A2"/>
    <w:rsid w:val="00A4352D"/>
    <w:rsid w:val="00A43E6F"/>
    <w:rsid w:val="00A446B1"/>
    <w:rsid w:val="00A47222"/>
    <w:rsid w:val="00A4738C"/>
    <w:rsid w:val="00A50A38"/>
    <w:rsid w:val="00A5258F"/>
    <w:rsid w:val="00A526C5"/>
    <w:rsid w:val="00A55470"/>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0F94"/>
    <w:rsid w:val="00A9274F"/>
    <w:rsid w:val="00A93C9A"/>
    <w:rsid w:val="00A953EC"/>
    <w:rsid w:val="00A95A1B"/>
    <w:rsid w:val="00AA0E6F"/>
    <w:rsid w:val="00AA103F"/>
    <w:rsid w:val="00AA331D"/>
    <w:rsid w:val="00AA6815"/>
    <w:rsid w:val="00AA68FD"/>
    <w:rsid w:val="00AA71CA"/>
    <w:rsid w:val="00AB0349"/>
    <w:rsid w:val="00AB0508"/>
    <w:rsid w:val="00AB1067"/>
    <w:rsid w:val="00AB1142"/>
    <w:rsid w:val="00AB13D7"/>
    <w:rsid w:val="00AB14E5"/>
    <w:rsid w:val="00AB5E38"/>
    <w:rsid w:val="00AB7C3A"/>
    <w:rsid w:val="00AC0B37"/>
    <w:rsid w:val="00AC28F0"/>
    <w:rsid w:val="00AC3D79"/>
    <w:rsid w:val="00AC4131"/>
    <w:rsid w:val="00AC4470"/>
    <w:rsid w:val="00AC45CF"/>
    <w:rsid w:val="00AC747F"/>
    <w:rsid w:val="00AC7851"/>
    <w:rsid w:val="00AC7916"/>
    <w:rsid w:val="00AD0509"/>
    <w:rsid w:val="00AD2C4F"/>
    <w:rsid w:val="00AD311D"/>
    <w:rsid w:val="00AD34AF"/>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2530"/>
    <w:rsid w:val="00B059B8"/>
    <w:rsid w:val="00B05FAC"/>
    <w:rsid w:val="00B06215"/>
    <w:rsid w:val="00B07261"/>
    <w:rsid w:val="00B07ABB"/>
    <w:rsid w:val="00B1105B"/>
    <w:rsid w:val="00B11690"/>
    <w:rsid w:val="00B11AF8"/>
    <w:rsid w:val="00B12A71"/>
    <w:rsid w:val="00B134AF"/>
    <w:rsid w:val="00B13E52"/>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CD0"/>
    <w:rsid w:val="00B62DA1"/>
    <w:rsid w:val="00B66ADC"/>
    <w:rsid w:val="00B67F4A"/>
    <w:rsid w:val="00B701CB"/>
    <w:rsid w:val="00B70815"/>
    <w:rsid w:val="00B70A6D"/>
    <w:rsid w:val="00B71B99"/>
    <w:rsid w:val="00B7213D"/>
    <w:rsid w:val="00B72150"/>
    <w:rsid w:val="00B72A0F"/>
    <w:rsid w:val="00B733BB"/>
    <w:rsid w:val="00B76FAA"/>
    <w:rsid w:val="00B77290"/>
    <w:rsid w:val="00B77CDD"/>
    <w:rsid w:val="00B77EC2"/>
    <w:rsid w:val="00B80B2E"/>
    <w:rsid w:val="00B81E08"/>
    <w:rsid w:val="00B82A14"/>
    <w:rsid w:val="00B83CB0"/>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4ACF"/>
    <w:rsid w:val="00BB6756"/>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3B44"/>
    <w:rsid w:val="00C35163"/>
    <w:rsid w:val="00C35B65"/>
    <w:rsid w:val="00C37CF9"/>
    <w:rsid w:val="00C43E41"/>
    <w:rsid w:val="00C45F3B"/>
    <w:rsid w:val="00C51927"/>
    <w:rsid w:val="00C54A1E"/>
    <w:rsid w:val="00C55330"/>
    <w:rsid w:val="00C56852"/>
    <w:rsid w:val="00C56CCD"/>
    <w:rsid w:val="00C57758"/>
    <w:rsid w:val="00C60B60"/>
    <w:rsid w:val="00C62060"/>
    <w:rsid w:val="00C625D4"/>
    <w:rsid w:val="00C635F7"/>
    <w:rsid w:val="00C66061"/>
    <w:rsid w:val="00C67680"/>
    <w:rsid w:val="00C67A01"/>
    <w:rsid w:val="00C70F59"/>
    <w:rsid w:val="00C70FD6"/>
    <w:rsid w:val="00C73B2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E61"/>
    <w:rsid w:val="00CB5F25"/>
    <w:rsid w:val="00CC0A1F"/>
    <w:rsid w:val="00CC0C80"/>
    <w:rsid w:val="00CC2975"/>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1481"/>
    <w:rsid w:val="00D2149F"/>
    <w:rsid w:val="00D21B21"/>
    <w:rsid w:val="00D24C5C"/>
    <w:rsid w:val="00D25E88"/>
    <w:rsid w:val="00D26DBB"/>
    <w:rsid w:val="00D301F5"/>
    <w:rsid w:val="00D3271D"/>
    <w:rsid w:val="00D3451C"/>
    <w:rsid w:val="00D34745"/>
    <w:rsid w:val="00D35694"/>
    <w:rsid w:val="00D4183C"/>
    <w:rsid w:val="00D429F3"/>
    <w:rsid w:val="00D44388"/>
    <w:rsid w:val="00D455DF"/>
    <w:rsid w:val="00D46909"/>
    <w:rsid w:val="00D46A52"/>
    <w:rsid w:val="00D47214"/>
    <w:rsid w:val="00D47B83"/>
    <w:rsid w:val="00D47BBA"/>
    <w:rsid w:val="00D5027F"/>
    <w:rsid w:val="00D52B67"/>
    <w:rsid w:val="00D531CB"/>
    <w:rsid w:val="00D5426F"/>
    <w:rsid w:val="00D54943"/>
    <w:rsid w:val="00D56A52"/>
    <w:rsid w:val="00D60BBA"/>
    <w:rsid w:val="00D62FB4"/>
    <w:rsid w:val="00D6338D"/>
    <w:rsid w:val="00D65269"/>
    <w:rsid w:val="00D67353"/>
    <w:rsid w:val="00D673DB"/>
    <w:rsid w:val="00D67ED3"/>
    <w:rsid w:val="00D703AF"/>
    <w:rsid w:val="00D70BDB"/>
    <w:rsid w:val="00D71203"/>
    <w:rsid w:val="00D71FDB"/>
    <w:rsid w:val="00D72875"/>
    <w:rsid w:val="00D75244"/>
    <w:rsid w:val="00D75751"/>
    <w:rsid w:val="00D816DB"/>
    <w:rsid w:val="00D87356"/>
    <w:rsid w:val="00D87552"/>
    <w:rsid w:val="00D87FE1"/>
    <w:rsid w:val="00D91A32"/>
    <w:rsid w:val="00D92DC0"/>
    <w:rsid w:val="00D92EB1"/>
    <w:rsid w:val="00D92FC6"/>
    <w:rsid w:val="00D93445"/>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7032"/>
    <w:rsid w:val="00DD014C"/>
    <w:rsid w:val="00DD4A2D"/>
    <w:rsid w:val="00DD50A3"/>
    <w:rsid w:val="00DD6F76"/>
    <w:rsid w:val="00DE04BA"/>
    <w:rsid w:val="00DE0F49"/>
    <w:rsid w:val="00DE0F94"/>
    <w:rsid w:val="00DE3366"/>
    <w:rsid w:val="00DE4D36"/>
    <w:rsid w:val="00DE591C"/>
    <w:rsid w:val="00DE6B4B"/>
    <w:rsid w:val="00DE7DCE"/>
    <w:rsid w:val="00DF2589"/>
    <w:rsid w:val="00DF2859"/>
    <w:rsid w:val="00DF2AAF"/>
    <w:rsid w:val="00DF5214"/>
    <w:rsid w:val="00DF5E99"/>
    <w:rsid w:val="00DF5FC5"/>
    <w:rsid w:val="00DF60D7"/>
    <w:rsid w:val="00DF7966"/>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5879"/>
    <w:rsid w:val="00E26B02"/>
    <w:rsid w:val="00E278AF"/>
    <w:rsid w:val="00E32582"/>
    <w:rsid w:val="00E34130"/>
    <w:rsid w:val="00E34B36"/>
    <w:rsid w:val="00E40551"/>
    <w:rsid w:val="00E41928"/>
    <w:rsid w:val="00E41E4F"/>
    <w:rsid w:val="00E43056"/>
    <w:rsid w:val="00E444AB"/>
    <w:rsid w:val="00E46B5B"/>
    <w:rsid w:val="00E47C59"/>
    <w:rsid w:val="00E501D7"/>
    <w:rsid w:val="00E50CC2"/>
    <w:rsid w:val="00E517AC"/>
    <w:rsid w:val="00E51E87"/>
    <w:rsid w:val="00E52817"/>
    <w:rsid w:val="00E52CAA"/>
    <w:rsid w:val="00E52CAE"/>
    <w:rsid w:val="00E541DB"/>
    <w:rsid w:val="00E54777"/>
    <w:rsid w:val="00E5655D"/>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85306"/>
    <w:rsid w:val="00E86B6B"/>
    <w:rsid w:val="00E9150D"/>
    <w:rsid w:val="00E9197C"/>
    <w:rsid w:val="00E9274E"/>
    <w:rsid w:val="00E9425A"/>
    <w:rsid w:val="00E944AE"/>
    <w:rsid w:val="00E94A42"/>
    <w:rsid w:val="00E95F9D"/>
    <w:rsid w:val="00E97A59"/>
    <w:rsid w:val="00EA105F"/>
    <w:rsid w:val="00EA1372"/>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C0165"/>
    <w:rsid w:val="00EC10E6"/>
    <w:rsid w:val="00EC20CD"/>
    <w:rsid w:val="00EC4B5B"/>
    <w:rsid w:val="00EC75B6"/>
    <w:rsid w:val="00EC7C71"/>
    <w:rsid w:val="00ED088C"/>
    <w:rsid w:val="00ED0AD5"/>
    <w:rsid w:val="00ED1271"/>
    <w:rsid w:val="00ED2787"/>
    <w:rsid w:val="00ED56FD"/>
    <w:rsid w:val="00ED67E7"/>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75E"/>
    <w:rsid w:val="00F13F8B"/>
    <w:rsid w:val="00F170F5"/>
    <w:rsid w:val="00F177C5"/>
    <w:rsid w:val="00F20ACE"/>
    <w:rsid w:val="00F21753"/>
    <w:rsid w:val="00F23600"/>
    <w:rsid w:val="00F23A95"/>
    <w:rsid w:val="00F24743"/>
    <w:rsid w:val="00F25C86"/>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2D82"/>
    <w:rsid w:val="00FD42A7"/>
    <w:rsid w:val="00FD44E1"/>
    <w:rsid w:val="00FD640E"/>
    <w:rsid w:val="00FD6867"/>
    <w:rsid w:val="00FE08F7"/>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link w:val="B10"/>
    <w:uiPriority w:val="99"/>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iPriority w:val="35"/>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 w:type="character" w:customStyle="1" w:styleId="B10">
    <w:name w:val="B1 (文字)"/>
    <w:link w:val="B1"/>
    <w:uiPriority w:val="99"/>
    <w:locked/>
    <w:rsid w:val="00C56CC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7473">
      <w:bodyDiv w:val="1"/>
      <w:marLeft w:val="0"/>
      <w:marRight w:val="0"/>
      <w:marTop w:val="0"/>
      <w:marBottom w:val="0"/>
      <w:divBdr>
        <w:top w:val="none" w:sz="0" w:space="0" w:color="auto"/>
        <w:left w:val="none" w:sz="0" w:space="0" w:color="auto"/>
        <w:bottom w:val="none" w:sz="0" w:space="0" w:color="auto"/>
        <w:right w:val="none" w:sz="0" w:space="0" w:color="auto"/>
      </w:divBdr>
    </w:div>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1981147">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981747B-3BB2-4472-B421-7F1535B28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384</Words>
  <Characters>2192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Tan, Jun (Nokia - US/Arlington Heights)</cp:lastModifiedBy>
  <cp:revision>3</cp:revision>
  <cp:lastPrinted>2001-04-23T16:30:00Z</cp:lastPrinted>
  <dcterms:created xsi:type="dcterms:W3CDTF">2016-08-25T10:10:00Z</dcterms:created>
  <dcterms:modified xsi:type="dcterms:W3CDTF">2016-08-25T10:11:00Z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